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AA218" w14:textId="16AF8A90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</w:t>
      </w:r>
      <w:r w:rsidR="00D34CCC">
        <w:rPr>
          <w:rFonts w:ascii="Arial" w:eastAsia="SimSun" w:hAnsi="Arial" w:cs="Times New Roman"/>
          <w:b/>
          <w:sz w:val="24"/>
          <w:szCs w:val="20"/>
        </w:rPr>
        <w:t>10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96AAA" w:rsidRPr="00096AA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R4-2402710</w:t>
      </w:r>
    </w:p>
    <w:p w14:paraId="0909393B" w14:textId="7728A5E3" w:rsidR="00841BCD" w:rsidRPr="00EF698B" w:rsidRDefault="00D34CCC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3" w:name="_Hlk141394057"/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6F0204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>,</w:t>
      </w:r>
      <w:r w:rsidR="00F0757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 01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bookmarkEnd w:id="3"/>
    <w:p w14:paraId="41E53CFD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261845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21F9E14" w14:textId="389CD89B" w:rsidR="00841BCD" w:rsidRPr="008835D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FC2D69">
        <w:rPr>
          <w:rFonts w:ascii="Arial" w:eastAsia="Calibri" w:hAnsi="Arial" w:cs="Arial"/>
          <w:b/>
          <w:bCs/>
          <w:sz w:val="24"/>
        </w:rPr>
        <w:t>O</w:t>
      </w:r>
      <w:r w:rsidR="00C07538">
        <w:rPr>
          <w:rFonts w:ascii="Arial" w:eastAsia="Calibri" w:hAnsi="Arial" w:cs="Arial"/>
          <w:b/>
          <w:bCs/>
          <w:sz w:val="24"/>
        </w:rPr>
        <w:t>n</w:t>
      </w:r>
      <w:r w:rsidR="006F0204">
        <w:rPr>
          <w:rFonts w:ascii="Arial" w:eastAsia="Calibri" w:hAnsi="Arial" w:cs="Arial"/>
          <w:b/>
          <w:bCs/>
          <w:sz w:val="24"/>
        </w:rPr>
        <w:t xml:space="preserve"> </w:t>
      </w:r>
      <w:r w:rsidR="00BD59D1">
        <w:rPr>
          <w:rFonts w:ascii="Arial" w:eastAsia="Calibri" w:hAnsi="Arial" w:cs="Arial"/>
          <w:b/>
          <w:bCs/>
          <w:sz w:val="24"/>
        </w:rPr>
        <w:t>NCR</w:t>
      </w:r>
      <w:r w:rsidR="00C07538">
        <w:rPr>
          <w:rFonts w:ascii="Arial" w:eastAsia="Calibri" w:hAnsi="Arial" w:cs="Arial"/>
          <w:b/>
          <w:bCs/>
          <w:sz w:val="24"/>
        </w:rPr>
        <w:t xml:space="preserve"> </w:t>
      </w:r>
      <w:r w:rsidR="006F0204">
        <w:rPr>
          <w:rFonts w:ascii="Arial" w:eastAsia="Calibri" w:hAnsi="Arial" w:cs="Arial"/>
          <w:b/>
          <w:bCs/>
          <w:sz w:val="24"/>
        </w:rPr>
        <w:t xml:space="preserve">PDSCH </w:t>
      </w:r>
      <w:r w:rsidR="00AE69BF">
        <w:rPr>
          <w:rFonts w:ascii="Arial" w:eastAsia="Calibri" w:hAnsi="Arial" w:cs="Arial"/>
          <w:b/>
          <w:bCs/>
          <w:sz w:val="24"/>
        </w:rPr>
        <w:t xml:space="preserve">and PDCCH </w:t>
      </w:r>
      <w:r w:rsidR="006F0204">
        <w:rPr>
          <w:rFonts w:ascii="Arial" w:eastAsia="Calibri" w:hAnsi="Arial" w:cs="Arial"/>
          <w:b/>
          <w:bCs/>
          <w:sz w:val="24"/>
        </w:rPr>
        <w:t>Demodulation</w:t>
      </w:r>
      <w:r w:rsidR="00BD59D1">
        <w:rPr>
          <w:rFonts w:ascii="Arial" w:eastAsia="Calibri" w:hAnsi="Arial" w:cs="Arial"/>
          <w:b/>
          <w:bCs/>
          <w:sz w:val="24"/>
        </w:rPr>
        <w:t xml:space="preserve"> Requirements</w:t>
      </w:r>
    </w:p>
    <w:p w14:paraId="52004B3E" w14:textId="1C7E18C6" w:rsidR="00841BCD" w:rsidRPr="003A150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A1502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A1502">
        <w:rPr>
          <w:rFonts w:ascii="Arial" w:eastAsia="MS Mincho" w:hAnsi="Arial" w:cs="Arial"/>
          <w:b/>
          <w:bCs/>
          <w:sz w:val="24"/>
          <w:szCs w:val="20"/>
        </w:rPr>
        <w:tab/>
      </w:r>
      <w:r w:rsidR="003D176A">
        <w:rPr>
          <w:rFonts w:ascii="Arial" w:eastAsia="MS Mincho" w:hAnsi="Arial" w:cs="Arial"/>
          <w:b/>
          <w:bCs/>
          <w:sz w:val="24"/>
          <w:szCs w:val="20"/>
        </w:rPr>
        <w:t>8.20.6</w:t>
      </w:r>
    </w:p>
    <w:p w14:paraId="70536B87" w14:textId="4D3DBEA3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766073">
        <w:rPr>
          <w:rFonts w:ascii="Arial" w:eastAsia="Calibri" w:hAnsi="Arial" w:cs="Arial"/>
          <w:b/>
          <w:bCs/>
          <w:sz w:val="24"/>
        </w:rPr>
        <w:t>Discussion</w:t>
      </w:r>
    </w:p>
    <w:p w14:paraId="4B510A5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F07500C" w14:textId="77777777" w:rsidR="00841BCD" w:rsidRPr="00EF698B" w:rsidRDefault="00841BCD" w:rsidP="00A37002">
      <w:pPr>
        <w:pStyle w:val="RAN4H1"/>
        <w:rPr>
          <w:lang w:val="en-US"/>
        </w:rPr>
      </w:pPr>
      <w:bookmarkStart w:id="4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14:paraId="0C455F06" w14:textId="36A0F8CF" w:rsidR="000F76E1" w:rsidRDefault="00EA29EA" w:rsidP="005C23A4">
      <w:r>
        <w:t>T</w:t>
      </w:r>
      <w:r w:rsidR="00DB3CCC">
        <w:t>he agreements</w:t>
      </w:r>
      <w:r w:rsidR="005503C2">
        <w:t xml:space="preserve"> </w:t>
      </w:r>
      <w:r w:rsidR="00070ABF">
        <w:t>made</w:t>
      </w:r>
      <w:r w:rsidR="006B5C2F">
        <w:t xml:space="preserve"> </w:t>
      </w:r>
      <w:r w:rsidR="005503C2">
        <w:t>on</w:t>
      </w:r>
      <w:r w:rsidR="00544E5F">
        <w:t xml:space="preserve"> NCR </w:t>
      </w:r>
      <w:r w:rsidR="007C011D">
        <w:t>(Network</w:t>
      </w:r>
      <w:r w:rsidR="00375C5B">
        <w:t>-Controlled Repeater</w:t>
      </w:r>
      <w:r w:rsidR="003F411F">
        <w:t>s</w:t>
      </w:r>
      <w:r w:rsidR="00375C5B">
        <w:t xml:space="preserve">) </w:t>
      </w:r>
      <w:r w:rsidR="00544E5F">
        <w:t>demodulation</w:t>
      </w:r>
      <w:r w:rsidR="00A43A83">
        <w:t xml:space="preserve"> performance</w:t>
      </w:r>
      <w:r w:rsidR="00544E5F">
        <w:t xml:space="preserve"> </w:t>
      </w:r>
      <w:r w:rsidR="00313983">
        <w:t xml:space="preserve">during </w:t>
      </w:r>
      <w:r w:rsidR="00544E5F">
        <w:t>RAN4#10</w:t>
      </w:r>
      <w:r w:rsidR="00590EFC">
        <w:t>9</w:t>
      </w:r>
      <w:r w:rsidR="00DF51B3">
        <w:t xml:space="preserve"> </w:t>
      </w:r>
      <w:r w:rsidR="00E44BA0">
        <w:t>is documented</w:t>
      </w:r>
      <w:r>
        <w:t xml:space="preserve"> in </w:t>
      </w:r>
      <w:r>
        <w:fldChar w:fldCharType="begin"/>
      </w:r>
      <w:r>
        <w:instrText xml:space="preserve"> REF _Ref158628360 \r \h </w:instrText>
      </w:r>
      <w:r>
        <w:fldChar w:fldCharType="separate"/>
      </w:r>
      <w:r>
        <w:t>[1]</w:t>
      </w:r>
      <w:r>
        <w:fldChar w:fldCharType="end"/>
      </w:r>
      <w:r w:rsidR="00E44BA0">
        <w:t xml:space="preserve">. </w:t>
      </w:r>
      <w:r w:rsidR="00DE1FBB">
        <w:t xml:space="preserve">They </w:t>
      </w:r>
      <w:r w:rsidR="00AE61E8">
        <w:t>we</w:t>
      </w:r>
      <w:r w:rsidR="000B66A6">
        <w:t>re</w:t>
      </w:r>
      <w:r w:rsidR="00E51435">
        <w:t xml:space="preserve"> mai</w:t>
      </w:r>
      <w:r w:rsidR="009F7773">
        <w:t>n</w:t>
      </w:r>
      <w:r w:rsidR="00E51435">
        <w:t>ly</w:t>
      </w:r>
      <w:r w:rsidR="000B66A6">
        <w:t xml:space="preserve"> agreements on the</w:t>
      </w:r>
      <w:r w:rsidR="00A77471">
        <w:t xml:space="preserve"> remaining </w:t>
      </w:r>
      <w:r w:rsidR="00AE61E8">
        <w:t>open issue</w:t>
      </w:r>
      <w:r w:rsidR="00175F99">
        <w:t xml:space="preserve"> in RAN4#109</w:t>
      </w:r>
      <w:r w:rsidR="00AE61E8">
        <w:t>, which was</w:t>
      </w:r>
      <w:r w:rsidR="00595C9A">
        <w:t xml:space="preserve"> about</w:t>
      </w:r>
      <w:r w:rsidR="000B66A6">
        <w:t xml:space="preserve"> </w:t>
      </w:r>
      <w:r w:rsidR="00092E3E">
        <w:t>Fixed Reference Channels (FRCs)</w:t>
      </w:r>
      <w:r w:rsidR="00EF7A43">
        <w:t xml:space="preserve">. </w:t>
      </w:r>
      <w:r w:rsidR="006A7D74">
        <w:t xml:space="preserve">As there are some </w:t>
      </w:r>
      <w:r w:rsidR="00FF3125">
        <w:t xml:space="preserve">essential </w:t>
      </w:r>
      <w:r w:rsidR="006A7D74">
        <w:t xml:space="preserve">typos in the </w:t>
      </w:r>
      <w:r w:rsidR="00FF3125">
        <w:t xml:space="preserve">agreed FRCs in </w:t>
      </w:r>
      <w:r w:rsidR="00FF3125">
        <w:fldChar w:fldCharType="begin"/>
      </w:r>
      <w:r w:rsidR="00FF3125">
        <w:instrText xml:space="preserve"> REF _Ref158628360 \r \h </w:instrText>
      </w:r>
      <w:r w:rsidR="00FF3125">
        <w:fldChar w:fldCharType="separate"/>
      </w:r>
      <w:r w:rsidR="00FF3125">
        <w:t>[1]</w:t>
      </w:r>
      <w:r w:rsidR="00FF3125">
        <w:fldChar w:fldCharType="end"/>
      </w:r>
      <w:r w:rsidR="00FF3125">
        <w:t>, prior to wri</w:t>
      </w:r>
      <w:r w:rsidR="005A035A">
        <w:t>ting the draft CR on the FRC</w:t>
      </w:r>
      <w:r w:rsidR="00621209">
        <w:t xml:space="preserve">s </w:t>
      </w:r>
      <w:r w:rsidR="00FC7327">
        <w:t>for Rel-18 NCR-MT</w:t>
      </w:r>
      <w:r w:rsidR="005A035A">
        <w:t xml:space="preserve">, it is needed to </w:t>
      </w:r>
      <w:r w:rsidR="008969EB">
        <w:t xml:space="preserve">first </w:t>
      </w:r>
      <w:r w:rsidR="005A035A">
        <w:t>correct them</w:t>
      </w:r>
      <w:r w:rsidR="00795EC3">
        <w:t>.</w:t>
      </w:r>
    </w:p>
    <w:p w14:paraId="177A5827" w14:textId="0CFE3E9B" w:rsidR="00A13C04" w:rsidRDefault="009F7773" w:rsidP="005C23A4">
      <w:r>
        <w:t>In RAN4#109</w:t>
      </w:r>
      <w:r w:rsidR="00B70FF9">
        <w:t xml:space="preserve">, </w:t>
      </w:r>
      <w:r w:rsidR="00FA1CA8">
        <w:t xml:space="preserve">the </w:t>
      </w:r>
      <w:r w:rsidR="00EF7A43">
        <w:t xml:space="preserve">simulation </w:t>
      </w:r>
      <w:r w:rsidR="00F528BC">
        <w:t xml:space="preserve">results </w:t>
      </w:r>
      <w:r w:rsidR="00F92B6B">
        <w:t xml:space="preserve">from companies were </w:t>
      </w:r>
      <w:r w:rsidR="00B008BB">
        <w:t>collected</w:t>
      </w:r>
      <w:r w:rsidR="003F6D1F">
        <w:t xml:space="preserve"> in </w:t>
      </w:r>
      <w:r w:rsidR="00B841EF">
        <w:fldChar w:fldCharType="begin"/>
      </w:r>
      <w:r w:rsidR="00B841EF">
        <w:instrText xml:space="preserve"> REF _Ref158629346 \r \h </w:instrText>
      </w:r>
      <w:r w:rsidR="00B841EF">
        <w:fldChar w:fldCharType="separate"/>
      </w:r>
      <w:r w:rsidR="00B841EF">
        <w:t>[2]</w:t>
      </w:r>
      <w:r w:rsidR="00B841EF">
        <w:fldChar w:fldCharType="end"/>
      </w:r>
      <w:r w:rsidR="00175F65">
        <w:t>.</w:t>
      </w:r>
      <w:r w:rsidR="00721C40">
        <w:t xml:space="preserve"> </w:t>
      </w:r>
      <w:r w:rsidR="00F45017">
        <w:t xml:space="preserve">As </w:t>
      </w:r>
      <w:r w:rsidR="00884B95">
        <w:t>there were some test cases</w:t>
      </w:r>
      <w:r w:rsidR="007F56B4">
        <w:t xml:space="preserve"> </w:t>
      </w:r>
      <w:r w:rsidR="00BA59FE">
        <w:t xml:space="preserve">in PDSCH </w:t>
      </w:r>
      <w:r w:rsidR="00415921">
        <w:t>with 1% BLER</w:t>
      </w:r>
      <w:r w:rsidR="00B37292">
        <w:t>, which</w:t>
      </w:r>
      <w:r w:rsidR="007F56B4">
        <w:t xml:space="preserve"> have considerably high spans</w:t>
      </w:r>
      <w:r w:rsidR="00F45017">
        <w:t>, offline discussions</w:t>
      </w:r>
      <w:r w:rsidR="008969EB">
        <w:t xml:space="preserve"> among companies have been conducted via email.</w:t>
      </w:r>
      <w:r w:rsidR="000618A5">
        <w:t xml:space="preserve"> We have updated our simulation results </w:t>
      </w:r>
      <w:r w:rsidR="00DB1CEC">
        <w:t xml:space="preserve">for 1% BLER, and our simulation results on PDSCH and PDCCH </w:t>
      </w:r>
      <w:r w:rsidR="00987FFE">
        <w:t>of NCR-MT for both ideal and with impairments cases</w:t>
      </w:r>
      <w:r w:rsidR="003D648C">
        <w:t xml:space="preserve"> are documented in </w:t>
      </w:r>
      <w:r w:rsidR="003D648C">
        <w:fldChar w:fldCharType="begin"/>
      </w:r>
      <w:r w:rsidR="003D648C">
        <w:instrText xml:space="preserve"> REF _Ref159258045 \r \h </w:instrText>
      </w:r>
      <w:r w:rsidR="003D648C">
        <w:fldChar w:fldCharType="separate"/>
      </w:r>
      <w:r w:rsidR="003D648C">
        <w:t>[3]</w:t>
      </w:r>
      <w:r w:rsidR="003D648C">
        <w:fldChar w:fldCharType="end"/>
      </w:r>
      <w:r w:rsidR="003D648C">
        <w:t xml:space="preserve"> for information</w:t>
      </w:r>
      <w:r w:rsidR="00E10419">
        <w:t>.</w:t>
      </w:r>
      <w:r w:rsidR="007F56B4">
        <w:t xml:space="preserve"> </w:t>
      </w:r>
    </w:p>
    <w:p w14:paraId="2C2F5723" w14:textId="04E606FE" w:rsidR="006A4697" w:rsidRPr="00EF698B" w:rsidRDefault="006A4697" w:rsidP="005C23A4"/>
    <w:p w14:paraId="3C04E200" w14:textId="00B6411F" w:rsidR="00166290" w:rsidRDefault="00E10419" w:rsidP="00600B0A">
      <w:pPr>
        <w:pStyle w:val="RAN4H1"/>
        <w:rPr>
          <w:lang w:val="en-US"/>
        </w:rPr>
      </w:pPr>
      <w:bookmarkStart w:id="5" w:name="_Toc116995842"/>
      <w:r>
        <w:rPr>
          <w:lang w:val="en-US"/>
        </w:rPr>
        <w:t>Discussion</w:t>
      </w:r>
    </w:p>
    <w:p w14:paraId="6B46207B" w14:textId="77777777" w:rsidR="000461E8" w:rsidRDefault="00C17A84" w:rsidP="00153A8B">
      <w:r>
        <w:t xml:space="preserve">In </w:t>
      </w:r>
      <w:r w:rsidR="0008647B">
        <w:fldChar w:fldCharType="begin"/>
      </w:r>
      <w:r w:rsidR="0008647B">
        <w:instrText xml:space="preserve"> REF _Ref158628360 \r \h </w:instrText>
      </w:r>
      <w:r w:rsidR="0008647B">
        <w:fldChar w:fldCharType="separate"/>
      </w:r>
      <w:r w:rsidR="0008647B">
        <w:t>[1]</w:t>
      </w:r>
      <w:r w:rsidR="0008647B">
        <w:fldChar w:fldCharType="end"/>
      </w:r>
      <w:r w:rsidR="0008647B">
        <w:t xml:space="preserve">, the FRC for PDCCH FR2 is </w:t>
      </w:r>
      <w:r w:rsidR="000461E8">
        <w:t>agreed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461E8" w14:paraId="0DE012FE" w14:textId="77777777" w:rsidTr="000461E8">
        <w:tc>
          <w:tcPr>
            <w:tcW w:w="9617" w:type="dxa"/>
          </w:tcPr>
          <w:p w14:paraId="4DC51D33" w14:textId="77777777" w:rsidR="00C62F49" w:rsidRDefault="00C62F49" w:rsidP="00C62F49">
            <w:pPr>
              <w:rPr>
                <w:rFonts w:eastAsia="SimSun"/>
                <w:b/>
                <w:u w:val="single"/>
                <w:lang w:eastAsia="zh-CN"/>
              </w:rPr>
            </w:pPr>
            <w:r>
              <w:rPr>
                <w:rFonts w:eastAsia="SimSun" w:cs="Times New Roman"/>
                <w:b/>
                <w:u w:val="single"/>
                <w:lang w:val="en-DK" w:eastAsia="ko-KR"/>
              </w:rPr>
              <w:t>Issue 1-2</w:t>
            </w:r>
            <w:r>
              <w:rPr>
                <w:rFonts w:eastAsia="SimSun" w:cs="Times New Roman"/>
                <w:b/>
                <w:u w:val="single"/>
                <w:lang w:eastAsia="zh-CN"/>
              </w:rPr>
              <w:t>-2</w:t>
            </w:r>
            <w:r>
              <w:rPr>
                <w:rFonts w:eastAsia="SimSun" w:cs="Times New Roman"/>
                <w:b/>
                <w:u w:val="single"/>
                <w:lang w:val="en-DK" w:eastAsia="ko-KR"/>
              </w:rPr>
              <w:t xml:space="preserve">: </w:t>
            </w:r>
            <w:r>
              <w:rPr>
                <w:rFonts w:eastAsia="SimSun" w:cs="Times New Roman"/>
                <w:b/>
                <w:u w:val="single"/>
                <w:lang w:eastAsia="zh-CN"/>
              </w:rPr>
              <w:t>FRCs for NCR-MT PDCCH FR2 requirements</w:t>
            </w:r>
          </w:p>
          <w:p w14:paraId="1DFE0412" w14:textId="77777777" w:rsidR="00C62F49" w:rsidRDefault="00C62F49" w:rsidP="00C62F49">
            <w:pPr>
              <w:rPr>
                <w:rFonts w:eastAsia="SimSun"/>
                <w:b/>
                <w:u w:val="single"/>
                <w:lang w:eastAsia="zh-CN"/>
              </w:rPr>
            </w:pPr>
            <w:r>
              <w:rPr>
                <w:b/>
                <w:lang w:val="en-DK" w:eastAsia="zh-CN"/>
              </w:rPr>
              <w:t>&lt;Way forward&gt;</w:t>
            </w:r>
            <w:r>
              <w:rPr>
                <w:lang w:val="en-DK" w:eastAsia="zh-CN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78"/>
              <w:gridCol w:w="566"/>
              <w:gridCol w:w="797"/>
              <w:gridCol w:w="797"/>
              <w:gridCol w:w="797"/>
            </w:tblGrid>
            <w:tr w:rsidR="00C62F49" w14:paraId="13E319A2" w14:textId="77777777" w:rsidTr="00C62F4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EEF883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Calibri" w:hAnsi="Arial"/>
                      <w:b/>
                      <w:sz w:val="18"/>
                      <w:lang w:val="en-DK" w:eastAsia="zh-CN"/>
                    </w:rPr>
                  </w:pPr>
                  <w:r>
                    <w:rPr>
                      <w:rFonts w:ascii="Arial" w:eastAsia="SimSun" w:hAnsi="Arial" w:cs="Times New Roman"/>
                      <w:b/>
                      <w:sz w:val="18"/>
                    </w:rPr>
                    <w:t>Parameter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0887D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 w:cs="Times New Roman"/>
                      <w:b/>
                      <w:sz w:val="18"/>
                    </w:rPr>
                    <w:t>Unit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410784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 w:cs="Times New Roman"/>
                      <w:b/>
                      <w:sz w:val="18"/>
                    </w:rPr>
                    <w:t>Case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CA2035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Times New Roman"/>
                      <w:b/>
                      <w:sz w:val="18"/>
                      <w:lang w:eastAsia="zh-CN"/>
                    </w:rPr>
                    <w:t>Case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424F26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Times New Roman"/>
                      <w:b/>
                      <w:sz w:val="18"/>
                      <w:lang w:eastAsia="zh-CN"/>
                    </w:rPr>
                    <w:t>Case 3</w:t>
                  </w:r>
                </w:p>
              </w:tc>
            </w:tr>
            <w:tr w:rsidR="00C62F49" w14:paraId="45986A0F" w14:textId="77777777" w:rsidTr="00C62F4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5B1181" w14:textId="77777777" w:rsidR="00C62F49" w:rsidRDefault="00C62F49" w:rsidP="00C62F49">
                  <w:pPr>
                    <w:keepNext/>
                    <w:keepLines/>
                    <w:spacing w:after="0"/>
                    <w:rPr>
                      <w:rFonts w:ascii="Arial" w:eastAsia="Calibri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Calibri" w:hAnsi="Arial" w:cs="Times New Roman"/>
                      <w:sz w:val="18"/>
                    </w:rPr>
                    <w:t>Subcarrier spacing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BB376F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>
                    <w:rPr>
                      <w:rFonts w:ascii="Arial" w:eastAsia="SimSun" w:hAnsi="Arial" w:cs="Arial"/>
                      <w:sz w:val="18"/>
                    </w:rPr>
                    <w:t>kHz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4A98A8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CF3E20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8F03F9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30</w:t>
                  </w:r>
                </w:p>
              </w:tc>
            </w:tr>
            <w:tr w:rsidR="00C62F49" w14:paraId="3C2D9BE7" w14:textId="77777777" w:rsidTr="00C62F4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298C02" w14:textId="77777777" w:rsidR="00C62F49" w:rsidRDefault="00C62F49" w:rsidP="00C62F49">
                  <w:pPr>
                    <w:keepNext/>
                    <w:keepLines/>
                    <w:spacing w:after="0"/>
                    <w:rPr>
                      <w:rFonts w:ascii="Arial" w:eastAsia="Calibri" w:hAnsi="Arial"/>
                      <w:sz w:val="18"/>
                      <w:lang w:val="en-DK"/>
                    </w:rPr>
                  </w:pPr>
                  <w:r>
                    <w:rPr>
                      <w:rFonts w:ascii="Arial" w:eastAsia="Calibri" w:hAnsi="Arial" w:cs="Times New Roman"/>
                      <w:sz w:val="18"/>
                    </w:rPr>
                    <w:t>CORESET frequency domain allocation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ECD1EF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3EBA48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D41AF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4DB536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90</w:t>
                  </w:r>
                </w:p>
              </w:tc>
            </w:tr>
            <w:tr w:rsidR="00C62F49" w14:paraId="68AB972D" w14:textId="77777777" w:rsidTr="00C62F4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C2CB1A" w14:textId="77777777" w:rsidR="00C62F49" w:rsidRDefault="00C62F49" w:rsidP="00C62F49">
                  <w:pPr>
                    <w:keepNext/>
                    <w:keepLines/>
                    <w:spacing w:after="0"/>
                    <w:rPr>
                      <w:rFonts w:ascii="Arial" w:eastAsia="Calibri" w:hAnsi="Arial"/>
                      <w:sz w:val="18"/>
                      <w:lang w:val="en-DK"/>
                    </w:rPr>
                  </w:pPr>
                  <w:r>
                    <w:rPr>
                      <w:rFonts w:ascii="Arial" w:eastAsia="Calibri" w:hAnsi="Arial" w:cs="Times New Roman"/>
                      <w:sz w:val="18"/>
                    </w:rPr>
                    <w:t>CORESET time domain allocation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F68AA6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31D2DA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72D926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016C7D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1</w:t>
                  </w:r>
                </w:p>
              </w:tc>
            </w:tr>
            <w:tr w:rsidR="00C62F49" w14:paraId="0BEF0614" w14:textId="77777777" w:rsidTr="00C62F4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D39A28" w14:textId="77777777" w:rsidR="00C62F49" w:rsidRDefault="00C62F49" w:rsidP="00C62F49">
                  <w:pPr>
                    <w:keepNext/>
                    <w:keepLines/>
                    <w:spacing w:after="0"/>
                    <w:rPr>
                      <w:rFonts w:ascii="Arial" w:eastAsia="Calibri" w:hAnsi="Arial"/>
                      <w:sz w:val="18"/>
                    </w:rPr>
                  </w:pPr>
                  <w:r>
                    <w:rPr>
                      <w:rFonts w:ascii="Arial" w:eastAsia="Calibri" w:hAnsi="Arial" w:cs="Times New Roman"/>
                      <w:sz w:val="18"/>
                    </w:rPr>
                    <w:t>Aggregation level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CD9DDC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DK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2DFD01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4FE169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874F03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8</w:t>
                  </w:r>
                </w:p>
              </w:tc>
            </w:tr>
            <w:tr w:rsidR="00C62F49" w14:paraId="14B9032D" w14:textId="77777777" w:rsidTr="00C62F4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C8D487" w14:textId="77777777" w:rsidR="00C62F49" w:rsidRDefault="00C62F49" w:rsidP="00C62F49">
                  <w:pPr>
                    <w:keepNext/>
                    <w:keepLines/>
                    <w:spacing w:after="0"/>
                    <w:rPr>
                      <w:rFonts w:ascii="Arial" w:eastAsia="Calibri" w:hAnsi="Arial"/>
                      <w:sz w:val="18"/>
                      <w:lang w:val="en-DK"/>
                    </w:rPr>
                  </w:pPr>
                  <w:r>
                    <w:rPr>
                      <w:rFonts w:ascii="Arial" w:eastAsia="Calibri" w:hAnsi="Arial" w:cs="Times New Roman"/>
                      <w:sz w:val="18"/>
                    </w:rPr>
                    <w:t>DCI Format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E1FC7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65DBF3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1_0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B3DE21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1_1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5D84B5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1_1</w:t>
                  </w:r>
                </w:p>
              </w:tc>
            </w:tr>
            <w:tr w:rsidR="00C62F49" w14:paraId="30EA955F" w14:textId="77777777" w:rsidTr="00C62F4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B8CB9" w14:textId="77777777" w:rsidR="00C62F49" w:rsidRDefault="00C62F49" w:rsidP="00C62F49">
                  <w:pPr>
                    <w:keepNext/>
                    <w:keepLines/>
                    <w:spacing w:after="0"/>
                    <w:rPr>
                      <w:rFonts w:ascii="Arial" w:eastAsia="Calibri" w:hAnsi="Arial"/>
                      <w:sz w:val="18"/>
                      <w:lang w:val="en-DK"/>
                    </w:rPr>
                  </w:pPr>
                  <w:r>
                    <w:rPr>
                      <w:rFonts w:ascii="Arial" w:eastAsia="Calibri" w:hAnsi="Arial" w:cs="Times New Roman"/>
                      <w:sz w:val="18"/>
                    </w:rPr>
                    <w:t>Payload (without CRC)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125199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>
                    <w:rPr>
                      <w:rFonts w:ascii="Arial" w:eastAsia="SimSun" w:hAnsi="Arial" w:cs="Arial"/>
                      <w:sz w:val="18"/>
                    </w:rPr>
                    <w:t>Bits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143DB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250A57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0A8704" w14:textId="77777777" w:rsidR="00C62F49" w:rsidRDefault="00C62F49" w:rsidP="00C62F49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lang w:eastAsia="zh-CN"/>
                    </w:rPr>
                    <w:t>53</w:t>
                  </w:r>
                </w:p>
              </w:tc>
            </w:tr>
          </w:tbl>
          <w:p w14:paraId="06874148" w14:textId="77777777" w:rsidR="000461E8" w:rsidRDefault="000461E8" w:rsidP="00153A8B"/>
        </w:tc>
      </w:tr>
    </w:tbl>
    <w:p w14:paraId="7FAE2B6F" w14:textId="77777777" w:rsidR="000461E8" w:rsidRDefault="000461E8" w:rsidP="00153A8B"/>
    <w:p w14:paraId="5E61F160" w14:textId="681BE1BE" w:rsidR="00C27AA7" w:rsidRDefault="00390C79" w:rsidP="003F5996">
      <w:pPr>
        <w:pStyle w:val="RAN4observation0"/>
      </w:pPr>
      <w:bookmarkStart w:id="6" w:name="_Toc159271606"/>
      <w:r>
        <w:t xml:space="preserve">The FRC for PDCCH FR2 </w:t>
      </w:r>
      <w:r w:rsidR="004A4E64">
        <w:t xml:space="preserve">agreed in RAN4#109 </w:t>
      </w:r>
      <w:r>
        <w:t>is for FR1</w:t>
      </w:r>
      <w:r w:rsidR="00503BCB">
        <w:t>.</w:t>
      </w:r>
      <w:bookmarkEnd w:id="6"/>
    </w:p>
    <w:p w14:paraId="74EDF690" w14:textId="77777777" w:rsidR="008B22BF" w:rsidRPr="00503BCB" w:rsidRDefault="00C71AE5" w:rsidP="00C71AE5">
      <w:pPr>
        <w:pStyle w:val="RAN4proposal"/>
        <w:rPr>
          <w:lang w:val="en-GB"/>
        </w:rPr>
      </w:pPr>
      <w:bookmarkStart w:id="7" w:name="_Toc159271607"/>
      <w:r>
        <w:rPr>
          <w:lang w:val="en-GB"/>
        </w:rPr>
        <w:t>RAN4 to use the following</w:t>
      </w:r>
      <w:r w:rsidR="007307C7">
        <w:rPr>
          <w:lang w:val="en-GB"/>
        </w:rPr>
        <w:t xml:space="preserve"> FRC for PDCCH</w:t>
      </w:r>
      <w:r>
        <w:rPr>
          <w:lang w:val="en-GB"/>
        </w:rPr>
        <w:t xml:space="preserve"> </w:t>
      </w:r>
      <w:r w:rsidR="007307C7">
        <w:rPr>
          <w:lang w:val="en-GB"/>
        </w:rPr>
        <w:t>FR2:</w:t>
      </w:r>
      <w:bookmarkEnd w:id="7"/>
      <w:r w:rsidR="007307C7">
        <w:rPr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8"/>
        <w:gridCol w:w="1417"/>
        <w:gridCol w:w="1417"/>
        <w:gridCol w:w="1417"/>
      </w:tblGrid>
      <w:tr w:rsidR="008B22BF" w14:paraId="50BDBE35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FA61" w14:textId="77777777" w:rsidR="008B22BF" w:rsidRDefault="008B22BF" w:rsidP="000B4550">
            <w:pPr>
              <w:pStyle w:val="TAH"/>
              <w:rPr>
                <w:rFonts w:eastAsia="Calibri"/>
                <w:lang w:eastAsia="zh-CN"/>
              </w:rPr>
            </w:pPr>
            <w:bookmarkStart w:id="8" w:name="_Hlk159259117"/>
            <w:r>
              <w:t>Reference channel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560C" w14:textId="77777777" w:rsidR="008B22BF" w:rsidRDefault="008B22BF" w:rsidP="000B4550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lang w:eastAsia="zh-CN"/>
              </w:rPr>
              <w:t>M-FR2-F.2-1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D909" w14:textId="77777777" w:rsidR="008B22BF" w:rsidRDefault="008B22BF" w:rsidP="000B4550">
            <w:pPr>
              <w:pStyle w:val="TAH"/>
              <w:rPr>
                <w:rFonts w:eastAsia="Calibri" w:cs="Arial"/>
              </w:rPr>
            </w:pPr>
            <w:r>
              <w:rPr>
                <w:lang w:eastAsia="zh-CN"/>
              </w:rPr>
              <w:t>M-FR2-F.2-2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FD78" w14:textId="77777777" w:rsidR="008B22BF" w:rsidRDefault="008B22BF" w:rsidP="000B4550">
            <w:pPr>
              <w:pStyle w:val="TAH"/>
              <w:rPr>
                <w:rFonts w:eastAsia="Calibri" w:cs="Arial"/>
              </w:rPr>
            </w:pPr>
            <w:r>
              <w:rPr>
                <w:lang w:eastAsia="zh-CN"/>
              </w:rPr>
              <w:t>M-FR2-F.2-3</w:t>
            </w:r>
          </w:p>
        </w:tc>
      </w:tr>
      <w:tr w:rsidR="008B22BF" w14:paraId="3A1DFD0C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DA63" w14:textId="77777777" w:rsidR="008B22BF" w:rsidRDefault="008B22BF" w:rsidP="000B4550">
            <w:pPr>
              <w:pStyle w:val="TAL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Subcarrier spacing (kHz)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C75B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BB29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EA36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120</w:t>
            </w:r>
          </w:p>
        </w:tc>
      </w:tr>
      <w:tr w:rsidR="008B22BF" w14:paraId="0B87B859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90A0" w14:textId="77777777" w:rsidR="008B22BF" w:rsidRDefault="008B22BF" w:rsidP="000B455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CORESET frequency domain allocation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06BE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7ED7" w14:textId="77777777" w:rsidR="008B22BF" w:rsidRDefault="008B22BF" w:rsidP="000B4550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D374" w14:textId="77777777" w:rsidR="008B22BF" w:rsidRDefault="008B22BF" w:rsidP="000B4550">
            <w:pPr>
              <w:pStyle w:val="TAC"/>
            </w:pPr>
            <w:r>
              <w:t>60</w:t>
            </w:r>
          </w:p>
        </w:tc>
      </w:tr>
      <w:tr w:rsidR="008B22BF" w14:paraId="6B28B59C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F270" w14:textId="77777777" w:rsidR="008B22BF" w:rsidRDefault="008B22BF" w:rsidP="000B455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CORESET time domain allocation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B729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7F21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E9A8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</w:tr>
      <w:tr w:rsidR="008B22BF" w14:paraId="24BAD05E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0AE0" w14:textId="77777777" w:rsidR="008B22BF" w:rsidRDefault="008B22BF" w:rsidP="000B455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Aggregation level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E7C1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8950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B6BA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8</w:t>
            </w:r>
          </w:p>
        </w:tc>
      </w:tr>
      <w:tr w:rsidR="008B22BF" w14:paraId="1157EC02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74F9" w14:textId="77777777" w:rsidR="008B22BF" w:rsidRDefault="008B22BF" w:rsidP="000B455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DCI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5197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1_0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0597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1_1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55BC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1_1</w:t>
            </w:r>
          </w:p>
        </w:tc>
      </w:tr>
      <w:tr w:rsidR="008B22BF" w14:paraId="34CB54FB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D2FA" w14:textId="77777777" w:rsidR="008B22BF" w:rsidRDefault="008B22BF" w:rsidP="000B455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Payload (without CRC) (bits)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C13E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749D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</w:t>
            </w: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8613" w14:textId="77777777" w:rsidR="008B22BF" w:rsidRDefault="008B22BF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</w:t>
            </w:r>
            <w:r>
              <w:rPr>
                <w:lang w:eastAsia="zh-CN"/>
              </w:rPr>
              <w:t>6</w:t>
            </w:r>
          </w:p>
        </w:tc>
      </w:tr>
      <w:bookmarkEnd w:id="8"/>
    </w:tbl>
    <w:p w14:paraId="13C6132F" w14:textId="4CC677C7" w:rsidR="00503BCB" w:rsidRPr="00503BCB" w:rsidRDefault="00503BCB" w:rsidP="009E4447">
      <w:pPr>
        <w:pStyle w:val="RAN4proposal"/>
        <w:numPr>
          <w:ilvl w:val="0"/>
          <w:numId w:val="0"/>
        </w:numPr>
        <w:rPr>
          <w:lang w:val="en-GB"/>
        </w:rPr>
      </w:pPr>
    </w:p>
    <w:p w14:paraId="0BB04350" w14:textId="23184332" w:rsidR="002D30E6" w:rsidRDefault="008D01F8" w:rsidP="00153A8B">
      <w:r>
        <w:t xml:space="preserve">Referring to </w:t>
      </w:r>
      <w:r>
        <w:fldChar w:fldCharType="begin"/>
      </w:r>
      <w:r>
        <w:instrText xml:space="preserve"> REF _Ref158628360 \r \h </w:instrText>
      </w:r>
      <w:r>
        <w:fldChar w:fldCharType="separate"/>
      </w:r>
      <w:r>
        <w:t>[1]</w:t>
      </w:r>
      <w:r>
        <w:fldChar w:fldCharType="end"/>
      </w:r>
      <w:r>
        <w:t xml:space="preserve">, there were no </w:t>
      </w:r>
      <w:r w:rsidR="00315558">
        <w:t>FRC for CQI FR2</w:t>
      </w:r>
      <w:r w:rsidR="002433E8">
        <w:t>.</w:t>
      </w:r>
      <w:r w:rsidR="000B7CF9">
        <w:t xml:space="preserve"> </w:t>
      </w:r>
      <w:r w:rsidR="002433E8">
        <w:t>T</w:t>
      </w:r>
      <w:r w:rsidR="000B7CF9">
        <w:t xml:space="preserve">his is because of a typo in the </w:t>
      </w:r>
      <w:r w:rsidR="002D30E6">
        <w:t>following I</w:t>
      </w:r>
      <w:r w:rsidR="000B7CF9">
        <w:t>ssue</w:t>
      </w:r>
      <w:r w:rsidR="002D30E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D30E6" w14:paraId="7CEECE1B" w14:textId="77777777" w:rsidTr="002D30E6">
        <w:tc>
          <w:tcPr>
            <w:tcW w:w="9617" w:type="dxa"/>
          </w:tcPr>
          <w:p w14:paraId="52A107CF" w14:textId="77777777" w:rsidR="002D30E6" w:rsidRDefault="002D30E6" w:rsidP="002D30E6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val="en-DK" w:eastAsia="ko-KR"/>
              </w:rPr>
              <w:t>Issue 1-</w:t>
            </w:r>
            <w:r>
              <w:rPr>
                <w:b/>
                <w:u w:val="single"/>
                <w:lang w:eastAsia="zh-CN"/>
              </w:rPr>
              <w:t>3-2</w:t>
            </w:r>
            <w:r>
              <w:rPr>
                <w:b/>
                <w:u w:val="single"/>
                <w:lang w:val="en-DK"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FRCs for NCR-MT CQI </w:t>
            </w:r>
            <w:r w:rsidRPr="008B56B3">
              <w:rPr>
                <w:b/>
                <w:highlight w:val="yellow"/>
                <w:u w:val="single"/>
                <w:lang w:eastAsia="zh-CN"/>
              </w:rPr>
              <w:t>FR1</w:t>
            </w:r>
            <w:r>
              <w:rPr>
                <w:b/>
                <w:u w:val="single"/>
                <w:lang w:eastAsia="zh-CN"/>
              </w:rPr>
              <w:t xml:space="preserve"> requirements</w:t>
            </w:r>
          </w:p>
          <w:p w14:paraId="06B56A91" w14:textId="77777777" w:rsidR="002D30E6" w:rsidRDefault="002D30E6" w:rsidP="002D30E6">
            <w:pPr>
              <w:rPr>
                <w:lang w:val="en-DK" w:eastAsia="zh-CN"/>
              </w:rPr>
            </w:pPr>
            <w:r>
              <w:rPr>
                <w:b/>
                <w:lang w:val="en-DK" w:eastAsia="zh-CN"/>
              </w:rPr>
              <w:lastRenderedPageBreak/>
              <w:t>&lt;Way forward&gt;</w:t>
            </w:r>
            <w:r>
              <w:rPr>
                <w:lang w:val="en-DK" w:eastAsia="zh-CN"/>
              </w:rPr>
              <w:t xml:space="preserve">: </w:t>
            </w:r>
          </w:p>
          <w:p w14:paraId="78C5F265" w14:textId="77777777" w:rsidR="002D30E6" w:rsidRDefault="002D30E6" w:rsidP="002D30E6">
            <w:pPr>
              <w:rPr>
                <w:b/>
                <w:u w:val="single"/>
                <w:lang w:eastAsia="zh-C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40"/>
              <w:gridCol w:w="1715"/>
              <w:gridCol w:w="1122"/>
              <w:gridCol w:w="1122"/>
              <w:gridCol w:w="2811"/>
            </w:tblGrid>
            <w:tr w:rsidR="002D30E6" w14:paraId="7CBFCA71" w14:textId="77777777" w:rsidTr="002D30E6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F115F5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18"/>
                      <w:lang w:eastAsia="ko-KR"/>
                    </w:rPr>
                    <w:t>Reference channel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E44F37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eastAsia="Calibri" w:hAnsi="Arial" w:cs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18"/>
                      <w:lang w:eastAsia="ko-KR"/>
                    </w:rPr>
                    <w:t>Test 1/2</w:t>
                  </w:r>
                </w:p>
              </w:tc>
            </w:tr>
            <w:tr w:rsidR="002D30E6" w14:paraId="0EFB9090" w14:textId="77777777" w:rsidTr="002D30E6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C64C9B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Number of allocated PDSCH resource blocks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75C461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66</w:t>
                  </w:r>
                </w:p>
              </w:tc>
            </w:tr>
            <w:tr w:rsidR="002D30E6" w14:paraId="05AB8D5B" w14:textId="77777777" w:rsidTr="002D30E6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E59730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Number of consecutive PDSCH symbols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E5F316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12</w:t>
                  </w:r>
                </w:p>
              </w:tc>
            </w:tr>
            <w:tr w:rsidR="002D30E6" w14:paraId="14C225A8" w14:textId="77777777" w:rsidTr="002D30E6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5A8100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Number of PDSCH MIMO layers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13A588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1</w:t>
                  </w:r>
                </w:p>
              </w:tc>
            </w:tr>
            <w:tr w:rsidR="002D30E6" w14:paraId="3A3ABF10" w14:textId="77777777" w:rsidTr="002D30E6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2B49F0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 xml:space="preserve">Number of DMRS </w:t>
                  </w: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REs</w:t>
                  </w: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 xml:space="preserve"> (Note 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C066F6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24</w:t>
                  </w:r>
                </w:p>
              </w:tc>
            </w:tr>
            <w:tr w:rsidR="002D30E6" w14:paraId="5BA1CD15" w14:textId="77777777" w:rsidTr="002D30E6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09E87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Overhead for TBS determination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8E9974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6</w:t>
                  </w:r>
                </w:p>
              </w:tc>
            </w:tr>
            <w:tr w:rsidR="002D30E6" w14:paraId="62FB1DF5" w14:textId="77777777" w:rsidTr="002D30E6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58594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Available RE-s for PDSCH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226EA3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7590</w:t>
                  </w:r>
                </w:p>
              </w:tc>
            </w:tr>
            <w:tr w:rsidR="002D30E6" w14:paraId="5199DE83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B9296D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CQI index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772A3E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Spectral efficiency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C58BA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MCS index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04A6FF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Modulation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874CCB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Information Bit Payload per Slot</w:t>
                  </w:r>
                </w:p>
              </w:tc>
            </w:tr>
            <w:tr w:rsidR="002D30E6" w14:paraId="2FBF2990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FA2E78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D57422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D4FB38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B65608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0F3DB5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N/A</w:t>
                  </w:r>
                </w:p>
              </w:tc>
            </w:tr>
            <w:tr w:rsidR="002D30E6" w14:paraId="711AB773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AA46DD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6D660D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0.1523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F0CB6C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B8F21C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QPSK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CEA05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1800</w:t>
                  </w:r>
                </w:p>
              </w:tc>
            </w:tr>
            <w:tr w:rsidR="002D30E6" w14:paraId="7D52849E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CBDBA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07414C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0.2344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60A0FA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0C82A5" w14:textId="77777777" w:rsidR="002D30E6" w:rsidRDefault="002D30E6" w:rsidP="002D30E6">
                  <w:pPr>
                    <w:spacing w:after="0" w:line="240" w:lineRule="auto"/>
                    <w:rPr>
                      <w:rFonts w:ascii="Arial" w:eastAsia="SimSun" w:hAnsi="Arial" w:cs="Arial"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FCCD09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1800</w:t>
                  </w:r>
                </w:p>
              </w:tc>
            </w:tr>
            <w:tr w:rsidR="002D30E6" w14:paraId="72F36BC6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B6A3FF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BE6A18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0.3770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8E93E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18D727" w14:textId="77777777" w:rsidR="002D30E6" w:rsidRDefault="002D30E6" w:rsidP="002D30E6">
                  <w:pPr>
                    <w:spacing w:after="0" w:line="240" w:lineRule="auto"/>
                    <w:rPr>
                      <w:rFonts w:ascii="Arial" w:eastAsia="SimSun" w:hAnsi="Arial" w:cs="Arial"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2AEAA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2856</w:t>
                  </w:r>
                </w:p>
              </w:tc>
            </w:tr>
            <w:tr w:rsidR="002D30E6" w14:paraId="56EE5AFD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7A77B9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4FEA86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0.6016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E4C2F6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4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183E9D" w14:textId="77777777" w:rsidR="002D30E6" w:rsidRDefault="002D30E6" w:rsidP="002D30E6">
                  <w:pPr>
                    <w:spacing w:after="0" w:line="240" w:lineRule="auto"/>
                    <w:rPr>
                      <w:rFonts w:ascii="Arial" w:eastAsia="SimSun" w:hAnsi="Arial" w:cs="Arial"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2718C6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4480</w:t>
                  </w:r>
                </w:p>
              </w:tc>
            </w:tr>
            <w:tr w:rsidR="002D30E6" w14:paraId="503CDCB9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258DCE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BDCEE8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0.8770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B78787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6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D71971" w14:textId="77777777" w:rsidR="002D30E6" w:rsidRDefault="002D30E6" w:rsidP="002D30E6">
                  <w:pPr>
                    <w:spacing w:after="0" w:line="240" w:lineRule="auto"/>
                    <w:rPr>
                      <w:rFonts w:ascii="Arial" w:eastAsia="SimSun" w:hAnsi="Arial" w:cs="Arial"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F7BDE6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6528</w:t>
                  </w:r>
                </w:p>
              </w:tc>
            </w:tr>
            <w:tr w:rsidR="002D30E6" w14:paraId="3B994EF2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EC7993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00EA7A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1.1758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FF748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8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2E3808" w14:textId="77777777" w:rsidR="002D30E6" w:rsidRDefault="002D30E6" w:rsidP="002D30E6">
                  <w:pPr>
                    <w:spacing w:after="0" w:line="240" w:lineRule="auto"/>
                    <w:rPr>
                      <w:rFonts w:ascii="Arial" w:eastAsia="SimSun" w:hAnsi="Arial" w:cs="Arial"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28718F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8712</w:t>
                  </w:r>
                </w:p>
              </w:tc>
            </w:tr>
            <w:tr w:rsidR="002D30E6" w14:paraId="73DCB7B4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766525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12FE00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1.4766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A743BB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11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DE2EFA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16QAM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D290E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11016</w:t>
                  </w:r>
                </w:p>
              </w:tc>
            </w:tr>
            <w:tr w:rsidR="002D30E6" w14:paraId="3928CB14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806861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313D82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1.9141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119033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D5C48C" w14:textId="77777777" w:rsidR="002D30E6" w:rsidRDefault="002D30E6" w:rsidP="002D30E6">
                  <w:pPr>
                    <w:spacing w:after="0" w:line="240" w:lineRule="auto"/>
                    <w:rPr>
                      <w:rFonts w:ascii="Arial" w:eastAsia="SimSun" w:hAnsi="Arial" w:cs="Arial"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E22EC4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14343</w:t>
                  </w:r>
                </w:p>
              </w:tc>
            </w:tr>
            <w:tr w:rsidR="002D30E6" w14:paraId="34265662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0388BE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A1CFFE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2.4063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B51D90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3BF26E" w14:textId="77777777" w:rsidR="002D30E6" w:rsidRDefault="002D30E6" w:rsidP="002D30E6">
                  <w:pPr>
                    <w:spacing w:after="0" w:line="240" w:lineRule="auto"/>
                    <w:rPr>
                      <w:rFonts w:ascii="Arial" w:eastAsia="SimSun" w:hAnsi="Arial" w:cs="Arial"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D04CFD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17928</w:t>
                  </w:r>
                </w:p>
              </w:tc>
            </w:tr>
            <w:tr w:rsidR="002D30E6" w14:paraId="0542F895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CCCA97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84C64A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2.7305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B7F102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18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A59166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64QAM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C7CE52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20496</w:t>
                  </w:r>
                </w:p>
              </w:tc>
            </w:tr>
            <w:tr w:rsidR="002D30E6" w14:paraId="5EFF0702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4728F8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FB9ED1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3.3223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880FB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20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48FAD9" w14:textId="77777777" w:rsidR="002D30E6" w:rsidRDefault="002D30E6" w:rsidP="002D30E6">
                  <w:pPr>
                    <w:spacing w:after="0" w:line="240" w:lineRule="auto"/>
                    <w:rPr>
                      <w:rFonts w:ascii="Arial" w:eastAsia="SimSun" w:hAnsi="Arial" w:cs="Arial"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CC0C41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25104</w:t>
                  </w:r>
                </w:p>
              </w:tc>
            </w:tr>
            <w:tr w:rsidR="002D30E6" w14:paraId="74D2012E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BCB90E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144C69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3.9023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C461F0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22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EE0F87" w14:textId="77777777" w:rsidR="002D30E6" w:rsidRDefault="002D30E6" w:rsidP="002D30E6">
                  <w:pPr>
                    <w:spacing w:after="0" w:line="240" w:lineRule="auto"/>
                    <w:rPr>
                      <w:rFonts w:ascii="Arial" w:eastAsia="SimSun" w:hAnsi="Arial" w:cs="Arial"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D671A1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29192</w:t>
                  </w:r>
                </w:p>
              </w:tc>
            </w:tr>
            <w:tr w:rsidR="002D30E6" w14:paraId="0C4872C9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843DCB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4366CA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4.5234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CB4F9E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24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BA1A04" w14:textId="77777777" w:rsidR="002D30E6" w:rsidRDefault="002D30E6" w:rsidP="002D30E6">
                  <w:pPr>
                    <w:spacing w:after="0" w:line="240" w:lineRule="auto"/>
                    <w:rPr>
                      <w:rFonts w:ascii="Arial" w:eastAsia="SimSun" w:hAnsi="Arial" w:cs="Arial"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84FF71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33816</w:t>
                  </w:r>
                </w:p>
              </w:tc>
            </w:tr>
            <w:tr w:rsidR="002D30E6" w14:paraId="2F7ABFAB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684F9A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C2A4D6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5.1152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3A49B4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26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2A85C8" w14:textId="77777777" w:rsidR="002D30E6" w:rsidRDefault="002D30E6" w:rsidP="002D30E6">
                  <w:pPr>
                    <w:spacing w:after="0" w:line="240" w:lineRule="auto"/>
                    <w:rPr>
                      <w:rFonts w:ascii="Arial" w:eastAsia="SimSun" w:hAnsi="Arial" w:cs="Arial"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5B528D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38936</w:t>
                  </w:r>
                </w:p>
              </w:tc>
            </w:tr>
            <w:tr w:rsidR="002D30E6" w14:paraId="126A1B90" w14:textId="77777777" w:rsidTr="002D30E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17D1CD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D84E50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5.5547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410650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ko-KR"/>
                    </w:rPr>
                    <w:t>28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9C0E32" w14:textId="77777777" w:rsidR="002D30E6" w:rsidRDefault="002D30E6" w:rsidP="002D30E6">
                  <w:pPr>
                    <w:spacing w:after="0" w:line="240" w:lineRule="auto"/>
                    <w:rPr>
                      <w:rFonts w:ascii="Arial" w:eastAsia="SimSun" w:hAnsi="Arial" w:cs="Arial"/>
                      <w:kern w:val="2"/>
                      <w:sz w:val="18"/>
                      <w:lang w:eastAsia="zh-CN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D953A1" w14:textId="77777777" w:rsidR="002D30E6" w:rsidRDefault="002D30E6" w:rsidP="002D30E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42016</w:t>
                  </w:r>
                </w:p>
              </w:tc>
            </w:tr>
            <w:tr w:rsidR="002D30E6" w14:paraId="069162A2" w14:textId="77777777" w:rsidTr="002D30E6">
              <w:trPr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B00F26" w14:textId="77777777" w:rsidR="002D30E6" w:rsidRDefault="002D30E6" w:rsidP="002D30E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val="en-DK"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val="en-GB" w:eastAsia="ko-KR"/>
                    </w:rPr>
                    <w:t xml:space="preserve">NOTE 1: Number of DMRS REs includes the overhead of the DM-RS CDM groups without </w:t>
                  </w: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lang w:val="en-GB" w:eastAsia="ko-KR"/>
                    </w:rPr>
                    <w:t>data</w:t>
                  </w:r>
                  <w:proofErr w:type="gramEnd"/>
                </w:p>
                <w:p w14:paraId="7C41E23E" w14:textId="77777777" w:rsidR="002D30E6" w:rsidRDefault="002D30E6" w:rsidP="002D30E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ko-K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lang w:val="en-GB" w:eastAsia="ko-KR"/>
                    </w:rPr>
                    <w:t>NOTE 2: PDSCH is only scheduled on slots which are full DL</w:t>
                  </w:r>
                </w:p>
              </w:tc>
            </w:tr>
          </w:tbl>
          <w:p w14:paraId="128188F1" w14:textId="77777777" w:rsidR="002D30E6" w:rsidRDefault="002D30E6" w:rsidP="002D30E6">
            <w:pPr>
              <w:rPr>
                <w:rFonts w:asciiTheme="minorHAnsi" w:hAnsiTheme="minorHAnsi"/>
                <w:kern w:val="2"/>
                <w:sz w:val="22"/>
                <w:lang w:eastAsia="zh-CN"/>
                <w14:ligatures w14:val="standardContextual"/>
              </w:rPr>
            </w:pPr>
          </w:p>
          <w:p w14:paraId="60A6E011" w14:textId="77777777" w:rsidR="002D30E6" w:rsidRDefault="002D30E6" w:rsidP="00153A8B"/>
        </w:tc>
      </w:tr>
    </w:tbl>
    <w:p w14:paraId="68E70CDF" w14:textId="04A5D935" w:rsidR="002D30E6" w:rsidRDefault="00A96711" w:rsidP="00A96711">
      <w:pPr>
        <w:pStyle w:val="RAN4observation0"/>
      </w:pPr>
      <w:bookmarkStart w:id="9" w:name="_Toc159271608"/>
      <w:r>
        <w:lastRenderedPageBreak/>
        <w:t xml:space="preserve">The table in Issue 1-3-2 </w:t>
      </w:r>
      <w:r w:rsidR="00871F4C">
        <w:t xml:space="preserve">agreed </w:t>
      </w:r>
      <w:r>
        <w:t>in R</w:t>
      </w:r>
      <w:r w:rsidR="00871F4C">
        <w:t>AN4#109 is supposed to be for FR2 instead of FR1.</w:t>
      </w:r>
      <w:bookmarkEnd w:id="9"/>
    </w:p>
    <w:p w14:paraId="7DC0AB62" w14:textId="55C57B29" w:rsidR="00871F4C" w:rsidRPr="00871F4C" w:rsidRDefault="00094F77" w:rsidP="00094F77">
      <w:pPr>
        <w:pStyle w:val="RAN4proposal"/>
        <w:rPr>
          <w:lang w:val="en-GB"/>
        </w:rPr>
      </w:pPr>
      <w:bookmarkStart w:id="10" w:name="_Toc159271609"/>
      <w:r>
        <w:rPr>
          <w:lang w:val="en-GB"/>
        </w:rPr>
        <w:t xml:space="preserve">RAN4 to use the FRC table </w:t>
      </w:r>
      <w:r w:rsidR="004D7C6B">
        <w:rPr>
          <w:lang w:val="en-GB"/>
        </w:rPr>
        <w:t xml:space="preserve">on Issue 1-3-2 agreed in RAN4#109 </w:t>
      </w:r>
      <w:r w:rsidR="006E0752">
        <w:rPr>
          <w:lang w:val="en-GB"/>
        </w:rPr>
        <w:t>for</w:t>
      </w:r>
      <w:r w:rsidR="00F41639">
        <w:rPr>
          <w:lang w:val="en-GB"/>
        </w:rPr>
        <w:t xml:space="preserve"> FR</w:t>
      </w:r>
      <w:r w:rsidR="006E0752">
        <w:rPr>
          <w:lang w:val="en-GB"/>
        </w:rPr>
        <w:t>2</w:t>
      </w:r>
      <w:r w:rsidR="000242FC">
        <w:rPr>
          <w:lang w:val="en-GB"/>
        </w:rPr>
        <w:t xml:space="preserve"> instead of FR1</w:t>
      </w:r>
      <w:r w:rsidR="00F41639">
        <w:rPr>
          <w:lang w:val="en-GB"/>
        </w:rPr>
        <w:t>.</w:t>
      </w:r>
      <w:bookmarkEnd w:id="10"/>
    </w:p>
    <w:p w14:paraId="023092F3" w14:textId="77777777" w:rsidR="00096A0A" w:rsidRDefault="00804D6D" w:rsidP="00153A8B">
      <w:r>
        <w:t>All interested</w:t>
      </w:r>
      <w:r w:rsidR="000472CC">
        <w:t xml:space="preserve"> companies have</w:t>
      </w:r>
      <w:r w:rsidR="00775DA0">
        <w:t xml:space="preserve"> aligned their simulation results via email offline discussions. Our updated simulation results are documented in </w:t>
      </w:r>
      <w:r w:rsidR="00775DA0">
        <w:fldChar w:fldCharType="begin"/>
      </w:r>
      <w:r w:rsidR="00775DA0">
        <w:instrText xml:space="preserve"> REF _Ref159258045 \r \h </w:instrText>
      </w:r>
      <w:r w:rsidR="00775DA0">
        <w:fldChar w:fldCharType="separate"/>
      </w:r>
      <w:r w:rsidR="00775DA0">
        <w:t>[3]</w:t>
      </w:r>
      <w:r w:rsidR="00775DA0">
        <w:fldChar w:fldCharType="end"/>
      </w:r>
      <w:r w:rsidR="00096A0A">
        <w:t xml:space="preserve">. </w:t>
      </w:r>
    </w:p>
    <w:p w14:paraId="4EAA2C68" w14:textId="77777777" w:rsidR="006E7A42" w:rsidRDefault="006E7A42" w:rsidP="006E7A42">
      <w:pPr>
        <w:pStyle w:val="RAN4observation0"/>
      </w:pPr>
      <w:bookmarkStart w:id="11" w:name="_Toc159271610"/>
      <w:bookmarkEnd w:id="5"/>
      <w:r>
        <w:t>The ideal simulation results from interested companies have been aligned, in which the spans are below the agreed threshold.</w:t>
      </w:r>
      <w:bookmarkEnd w:id="11"/>
      <w:r>
        <w:t xml:space="preserve"> </w:t>
      </w:r>
    </w:p>
    <w:p w14:paraId="717666E6" w14:textId="77777777" w:rsidR="006E7A42" w:rsidRPr="003F30C3" w:rsidRDefault="006E7A42" w:rsidP="006E7A42">
      <w:pPr>
        <w:pStyle w:val="RAN4proposal"/>
      </w:pPr>
      <w:bookmarkStart w:id="12" w:name="_Toc159271611"/>
      <w:r>
        <w:t>RAN4 to define demodulation performance requirements for Rel-18 NCR-MT based on the collected PDSCH and PDCCH simulation results from interested companies in RAN4#110.</w:t>
      </w:r>
      <w:bookmarkEnd w:id="12"/>
      <w:r>
        <w:t xml:space="preserve">   </w:t>
      </w:r>
    </w:p>
    <w:p w14:paraId="2B1025FD" w14:textId="77777777" w:rsidR="00D23F9B" w:rsidRPr="00D23F9B" w:rsidRDefault="00D23F9B" w:rsidP="00D23F9B">
      <w:pPr>
        <w:rPr>
          <w:lang w:val="en-GB"/>
        </w:rPr>
      </w:pPr>
    </w:p>
    <w:p w14:paraId="7A76AC99" w14:textId="77777777" w:rsidR="00CD7492" w:rsidRPr="00EF698B" w:rsidRDefault="00CD7492" w:rsidP="00A37002">
      <w:pPr>
        <w:pStyle w:val="RAN4H1"/>
        <w:rPr>
          <w:lang w:val="en-US"/>
        </w:rPr>
      </w:pPr>
      <w:bookmarkStart w:id="13" w:name="_Toc116995848"/>
      <w:r w:rsidRPr="00EF698B">
        <w:rPr>
          <w:lang w:val="en-US"/>
        </w:rPr>
        <w:t>Conclusion</w:t>
      </w:r>
      <w:bookmarkEnd w:id="13"/>
    </w:p>
    <w:p w14:paraId="74ACDC0F" w14:textId="610862AC" w:rsidR="00BF100E" w:rsidRDefault="00420616" w:rsidP="002A1DF8">
      <w:r>
        <w:t xml:space="preserve">Interested companies have discussed </w:t>
      </w:r>
      <w:r w:rsidR="00A774AD">
        <w:t xml:space="preserve">offline </w:t>
      </w:r>
      <w:r w:rsidR="00F257C9">
        <w:t xml:space="preserve">the simulation alignment of Rel-18 NCR-MT PDSCH and </w:t>
      </w:r>
      <w:r w:rsidR="00C943B9">
        <w:t>PDCCH</w:t>
      </w:r>
      <w:r w:rsidR="004449E4">
        <w:t xml:space="preserve"> </w:t>
      </w:r>
      <w:r w:rsidR="00C943B9">
        <w:t xml:space="preserve">based on the agreed FRCs. </w:t>
      </w:r>
      <w:r w:rsidR="00D55560">
        <w:t>In this</w:t>
      </w:r>
      <w:r w:rsidR="00B67458">
        <w:t xml:space="preserve"> contribution</w:t>
      </w:r>
      <w:r w:rsidR="00D55560">
        <w:t>,</w:t>
      </w:r>
      <w:r w:rsidR="004B0A8E">
        <w:t xml:space="preserve"> we provide our simulation results </w:t>
      </w:r>
      <w:r w:rsidR="00A73040">
        <w:t>on</w:t>
      </w:r>
      <w:r w:rsidR="004B0A8E">
        <w:t xml:space="preserve"> PDSCH and PDCCH</w:t>
      </w:r>
      <w:r w:rsidR="00D55560">
        <w:t xml:space="preserve"> </w:t>
      </w:r>
      <w:r w:rsidR="00A73040">
        <w:t xml:space="preserve">for </w:t>
      </w:r>
      <w:r w:rsidR="00C813F3">
        <w:t xml:space="preserve">Rel-18 </w:t>
      </w:r>
      <w:r w:rsidR="00A73040">
        <w:t xml:space="preserve">NCR-MT </w:t>
      </w:r>
      <w:r w:rsidR="004B0A8E">
        <w:t xml:space="preserve">demodulation </w:t>
      </w:r>
      <w:r w:rsidR="00B67458">
        <w:t xml:space="preserve">performance </w:t>
      </w:r>
      <w:r w:rsidR="004B0A8E">
        <w:t>requirements.</w:t>
      </w:r>
      <w:r w:rsidR="00B01D46">
        <w:t xml:space="preserve"> The collected and aligned simulation results</w:t>
      </w:r>
      <w:r w:rsidR="00E45E93">
        <w:t xml:space="preserve"> </w:t>
      </w:r>
      <w:r w:rsidR="00C813F3">
        <w:t>fr</w:t>
      </w:r>
      <w:r w:rsidR="00E45E93">
        <w:t>om interested companies shall be used to define demodulation</w:t>
      </w:r>
      <w:r w:rsidR="00B01D46">
        <w:t xml:space="preserve"> </w:t>
      </w:r>
      <w:r w:rsidR="00E45E93">
        <w:t xml:space="preserve">performance requirements for Rel-18 NCR-MT </w:t>
      </w:r>
      <w:r w:rsidR="00BF100E">
        <w:t xml:space="preserve">in RAN4#110. </w:t>
      </w:r>
      <w:bookmarkStart w:id="14" w:name="_Toc116995849"/>
      <w:bookmarkStart w:id="15" w:name="_Hlk142306737"/>
      <w:r w:rsidR="00F76420">
        <w:t>The following observation and proposal were made:</w:t>
      </w:r>
    </w:p>
    <w:p w14:paraId="5852B1B4" w14:textId="5D958779" w:rsidR="00AD42C0" w:rsidRDefault="00F25BBB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r w:rsidRPr="00F25BBB">
        <w:rPr>
          <w:i/>
          <w:iCs/>
          <w:u w:val="single"/>
        </w:rPr>
        <w:fldChar w:fldCharType="begin"/>
      </w:r>
      <w:r w:rsidRPr="00F25BBB">
        <w:rPr>
          <w:i/>
          <w:iCs/>
          <w:u w:val="single"/>
        </w:rPr>
        <w:instrText xml:space="preserve"> TOC \n \h \z \t "RAN4 proposal,5,RAN4 observation,4" </w:instrText>
      </w:r>
      <w:r w:rsidRPr="00F25BBB">
        <w:rPr>
          <w:i/>
          <w:iCs/>
          <w:u w:val="single"/>
        </w:rPr>
        <w:fldChar w:fldCharType="separate"/>
      </w:r>
      <w:hyperlink w:anchor="_Toc159271606" w:history="1">
        <w:r w:rsidR="00AD42C0" w:rsidRPr="0010156D">
          <w:rPr>
            <w:rStyle w:val="Hyperlink"/>
            <w:b/>
            <w:noProof/>
          </w:rPr>
          <w:t>Observation 1:</w:t>
        </w:r>
        <w:r w:rsidR="00AD42C0" w:rsidRPr="0010156D">
          <w:rPr>
            <w:rStyle w:val="Hyperlink"/>
            <w:noProof/>
          </w:rPr>
          <w:t xml:space="preserve"> The FRC for PDCCH FR2 agreed in RAN4#109 is for FR1.</w:t>
        </w:r>
      </w:hyperlink>
    </w:p>
    <w:p w14:paraId="5276D1F9" w14:textId="77777777" w:rsidR="009C4BE0" w:rsidRDefault="00AD42C0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59271607" w:history="1">
        <w:r w:rsidRPr="0010156D">
          <w:rPr>
            <w:rStyle w:val="Hyperlink"/>
            <w:noProof/>
            <w:lang w:val="en-GB"/>
          </w:rPr>
          <w:t>Proposal 1: RAN4 to use the following FRC for PDCCH FR2:</w:t>
        </w:r>
      </w:hyperlink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8"/>
        <w:gridCol w:w="1417"/>
        <w:gridCol w:w="1417"/>
        <w:gridCol w:w="1417"/>
      </w:tblGrid>
      <w:tr w:rsidR="009C4BE0" w14:paraId="5B204635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2A7B" w14:textId="77777777" w:rsidR="009C4BE0" w:rsidRDefault="009C4BE0" w:rsidP="000B4550">
            <w:pPr>
              <w:pStyle w:val="TAH"/>
              <w:rPr>
                <w:rFonts w:eastAsia="Calibri"/>
                <w:lang w:eastAsia="zh-CN"/>
              </w:rPr>
            </w:pPr>
            <w:r>
              <w:lastRenderedPageBreak/>
              <w:t>Reference channel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6F2C" w14:textId="77777777" w:rsidR="009C4BE0" w:rsidRDefault="009C4BE0" w:rsidP="000B4550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lang w:eastAsia="zh-CN"/>
              </w:rPr>
              <w:t>M-FR2-F.2-1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D78E" w14:textId="77777777" w:rsidR="009C4BE0" w:rsidRDefault="009C4BE0" w:rsidP="000B4550">
            <w:pPr>
              <w:pStyle w:val="TAH"/>
              <w:rPr>
                <w:rFonts w:eastAsia="Calibri" w:cs="Arial"/>
              </w:rPr>
            </w:pPr>
            <w:r>
              <w:rPr>
                <w:lang w:eastAsia="zh-CN"/>
              </w:rPr>
              <w:t>M-FR2-F.2-2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43FF" w14:textId="77777777" w:rsidR="009C4BE0" w:rsidRDefault="009C4BE0" w:rsidP="000B4550">
            <w:pPr>
              <w:pStyle w:val="TAH"/>
              <w:rPr>
                <w:rFonts w:eastAsia="Calibri" w:cs="Arial"/>
              </w:rPr>
            </w:pPr>
            <w:r>
              <w:rPr>
                <w:lang w:eastAsia="zh-CN"/>
              </w:rPr>
              <w:t>M-FR2-F.2-3</w:t>
            </w:r>
          </w:p>
        </w:tc>
      </w:tr>
      <w:tr w:rsidR="009C4BE0" w14:paraId="461135A9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3E6B" w14:textId="77777777" w:rsidR="009C4BE0" w:rsidRDefault="009C4BE0" w:rsidP="000B4550">
            <w:pPr>
              <w:pStyle w:val="TAL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Subcarrier spacing (kHz)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3636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76F5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65DA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120</w:t>
            </w:r>
          </w:p>
        </w:tc>
      </w:tr>
      <w:tr w:rsidR="009C4BE0" w14:paraId="781848CD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6997" w14:textId="77777777" w:rsidR="009C4BE0" w:rsidRDefault="009C4BE0" w:rsidP="000B455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CORESET frequency domain allocation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8D7C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C0C4" w14:textId="77777777" w:rsidR="009C4BE0" w:rsidRDefault="009C4BE0" w:rsidP="000B4550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D633" w14:textId="77777777" w:rsidR="009C4BE0" w:rsidRDefault="009C4BE0" w:rsidP="000B4550">
            <w:pPr>
              <w:pStyle w:val="TAC"/>
            </w:pPr>
            <w:r>
              <w:t>60</w:t>
            </w:r>
          </w:p>
        </w:tc>
      </w:tr>
      <w:tr w:rsidR="009C4BE0" w14:paraId="30544293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DE5A" w14:textId="77777777" w:rsidR="009C4BE0" w:rsidRDefault="009C4BE0" w:rsidP="000B455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CORESET time domain allocation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0287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DB18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10B2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</w:tr>
      <w:tr w:rsidR="009C4BE0" w14:paraId="5D634151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C6F0" w14:textId="77777777" w:rsidR="009C4BE0" w:rsidRDefault="009C4BE0" w:rsidP="000B455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Aggregation level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AE3F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5E30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0CDC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8</w:t>
            </w:r>
          </w:p>
        </w:tc>
      </w:tr>
      <w:tr w:rsidR="009C4BE0" w14:paraId="1594BD1E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A1C2" w14:textId="77777777" w:rsidR="009C4BE0" w:rsidRDefault="009C4BE0" w:rsidP="000B455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DCI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6771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1_0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3D54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1_1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B334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1_1</w:t>
            </w:r>
          </w:p>
        </w:tc>
      </w:tr>
      <w:tr w:rsidR="009C4BE0" w14:paraId="56E2E76B" w14:textId="77777777" w:rsidTr="000B4550">
        <w:trPr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D89B" w14:textId="77777777" w:rsidR="009C4BE0" w:rsidRDefault="009C4BE0" w:rsidP="000B455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Payload (without CRC) (bits)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6855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5D4C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</w:t>
            </w: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ECF8" w14:textId="77777777" w:rsidR="009C4BE0" w:rsidRDefault="009C4BE0" w:rsidP="000B4550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</w:t>
            </w:r>
            <w:r>
              <w:rPr>
                <w:lang w:eastAsia="zh-CN"/>
              </w:rPr>
              <w:t>6</w:t>
            </w:r>
          </w:p>
        </w:tc>
      </w:tr>
    </w:tbl>
    <w:p w14:paraId="77782B51" w14:textId="424E5745" w:rsidR="00AD42C0" w:rsidRDefault="00AD42C0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</w:p>
    <w:p w14:paraId="5822B5F7" w14:textId="4F611859" w:rsidR="00AD42C0" w:rsidRDefault="00AD42C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59271608" w:history="1">
        <w:r w:rsidRPr="0010156D">
          <w:rPr>
            <w:rStyle w:val="Hyperlink"/>
            <w:b/>
            <w:noProof/>
          </w:rPr>
          <w:t>Observation 2:</w:t>
        </w:r>
        <w:r w:rsidRPr="0010156D">
          <w:rPr>
            <w:rStyle w:val="Hyperlink"/>
            <w:noProof/>
          </w:rPr>
          <w:t xml:space="preserve"> The table in Issue 1-3-2 agreed in RAN4#109 is supposed to be for FR2 instead of FR1.</w:t>
        </w:r>
      </w:hyperlink>
    </w:p>
    <w:p w14:paraId="46ABA22A" w14:textId="43A18F84" w:rsidR="00AD42C0" w:rsidRDefault="00AD42C0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59271609" w:history="1">
        <w:r w:rsidRPr="0010156D">
          <w:rPr>
            <w:rStyle w:val="Hyperlink"/>
            <w:noProof/>
            <w:lang w:val="en-GB"/>
          </w:rPr>
          <w:t>Proposal 2: RAN4 to use the FRC table on Issue 1-3-2 agreed in RAN4#109 for FR2 instead of FR1.</w:t>
        </w:r>
      </w:hyperlink>
    </w:p>
    <w:p w14:paraId="41791281" w14:textId="5D35D9FD" w:rsidR="00AD42C0" w:rsidRDefault="00AD42C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59271610" w:history="1">
        <w:r w:rsidRPr="0010156D">
          <w:rPr>
            <w:rStyle w:val="Hyperlink"/>
            <w:b/>
            <w:noProof/>
          </w:rPr>
          <w:t>Observation 3:</w:t>
        </w:r>
        <w:r w:rsidRPr="0010156D">
          <w:rPr>
            <w:rStyle w:val="Hyperlink"/>
            <w:noProof/>
          </w:rPr>
          <w:t xml:space="preserve"> The ideal simulation results from interested companies have been aligned, in which the spans are below the agreed threshold.</w:t>
        </w:r>
      </w:hyperlink>
    </w:p>
    <w:p w14:paraId="5CC7B242" w14:textId="5F53350A" w:rsidR="00AD42C0" w:rsidRDefault="00AD42C0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59271611" w:history="1">
        <w:r w:rsidRPr="0010156D">
          <w:rPr>
            <w:rStyle w:val="Hyperlink"/>
            <w:noProof/>
          </w:rPr>
          <w:t>Proposal 3: RAN4 to define demodulation performance requirements for Rel-18 NCR-MT based on the collected PDSCH and PDCCH simulation results from interested companies in RAN4#110.</w:t>
        </w:r>
      </w:hyperlink>
    </w:p>
    <w:p w14:paraId="384FD017" w14:textId="740E6E2E" w:rsidR="0021564E" w:rsidRPr="00EF698B" w:rsidRDefault="00F25BBB" w:rsidP="00F25BBB">
      <w:r w:rsidRPr="00F25BBB">
        <w:fldChar w:fldCharType="end"/>
      </w:r>
    </w:p>
    <w:p w14:paraId="2F59E20D" w14:textId="69D0438C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14"/>
    </w:p>
    <w:p w14:paraId="437446EB" w14:textId="66EA5C19" w:rsidR="00F8654C" w:rsidRDefault="00F8654C" w:rsidP="007D6616">
      <w:pPr>
        <w:pStyle w:val="ListParagraph"/>
        <w:numPr>
          <w:ilvl w:val="0"/>
          <w:numId w:val="21"/>
        </w:numPr>
      </w:pPr>
      <w:bookmarkStart w:id="16" w:name="_Ref114500673"/>
      <w:bookmarkStart w:id="17" w:name="_Ref158628360"/>
      <w:bookmarkStart w:id="18" w:name="_Ref149739072"/>
      <w:bookmarkStart w:id="19" w:name="_Ref141394074"/>
      <w:bookmarkStart w:id="20" w:name="_Ref131154115"/>
      <w:bookmarkStart w:id="21" w:name="_Hlk137642781"/>
      <w:bookmarkEnd w:id="15"/>
      <w:bookmarkEnd w:id="16"/>
      <w:r w:rsidRPr="00F8654C">
        <w:t>R4-2321059</w:t>
      </w:r>
      <w:r>
        <w:t xml:space="preserve">, </w:t>
      </w:r>
      <w:r w:rsidRPr="00F8654C">
        <w:t xml:space="preserve">WF on NCR_MT demodulation requirements, </w:t>
      </w:r>
      <w:bookmarkStart w:id="22" w:name="_Hlk158629304"/>
      <w:r w:rsidRPr="00F8654C">
        <w:t>ZTE Corporation, 3GPP RAN4#10</w:t>
      </w:r>
      <w:r>
        <w:t>9</w:t>
      </w:r>
      <w:r w:rsidRPr="00F8654C">
        <w:t xml:space="preserve">, </w:t>
      </w:r>
      <w:r>
        <w:t>Chicago</w:t>
      </w:r>
      <w:r w:rsidRPr="00F8654C">
        <w:t xml:space="preserve">, </w:t>
      </w:r>
      <w:r>
        <w:t>USA</w:t>
      </w:r>
      <w:r w:rsidRPr="00F8654C">
        <w:t xml:space="preserve">, </w:t>
      </w:r>
      <w:r w:rsidR="00C81801">
        <w:t xml:space="preserve">November </w:t>
      </w:r>
      <w:r w:rsidR="00983307">
        <w:t>13</w:t>
      </w:r>
      <w:r w:rsidRPr="00F8654C">
        <w:t xml:space="preserve"> – 1</w:t>
      </w:r>
      <w:r w:rsidR="00983307">
        <w:t>7</w:t>
      </w:r>
      <w:r w:rsidRPr="00F8654C">
        <w:t>, 2023</w:t>
      </w:r>
      <w:bookmarkEnd w:id="17"/>
    </w:p>
    <w:p w14:paraId="3F114C20" w14:textId="1CC74164" w:rsidR="009532B0" w:rsidRDefault="009532B0" w:rsidP="004E1AC3">
      <w:pPr>
        <w:pStyle w:val="ListParagraph"/>
        <w:numPr>
          <w:ilvl w:val="0"/>
          <w:numId w:val="21"/>
        </w:numPr>
      </w:pPr>
      <w:bookmarkStart w:id="23" w:name="_Ref158629346"/>
      <w:bookmarkEnd w:id="22"/>
      <w:r w:rsidRPr="009532B0">
        <w:t>R4-2319538</w:t>
      </w:r>
      <w:r>
        <w:t>,</w:t>
      </w:r>
      <w:r w:rsidRPr="009532B0">
        <w:t xml:space="preserve"> Simulation results collection for NCR-MT demodulation requirements</w:t>
      </w:r>
      <w:r>
        <w:t xml:space="preserve">, </w:t>
      </w:r>
      <w:r w:rsidRPr="009532B0">
        <w:t>ZTE Corporation, 3GPP RAN4#109, Chicago, USA, November 13 – 17, 2023</w:t>
      </w:r>
      <w:bookmarkEnd w:id="23"/>
    </w:p>
    <w:p w14:paraId="507F6DE2" w14:textId="5098E1FA" w:rsidR="005D58BA" w:rsidRDefault="009C4BE0" w:rsidP="00953508">
      <w:pPr>
        <w:pStyle w:val="ListParagraph"/>
        <w:numPr>
          <w:ilvl w:val="0"/>
          <w:numId w:val="21"/>
        </w:numPr>
      </w:pPr>
      <w:bookmarkStart w:id="24" w:name="_Ref159258045"/>
      <w:r w:rsidRPr="009C4BE0">
        <w:t>R4-240271</w:t>
      </w:r>
      <w:r>
        <w:t>1</w:t>
      </w:r>
      <w:r w:rsidR="005D58BA">
        <w:t xml:space="preserve">, </w:t>
      </w:r>
      <w:r w:rsidR="005D58BA" w:rsidRPr="005D58BA">
        <w:t>Simulation Results on NCR PDSCH and PDCCH Demodulation Requirements</w:t>
      </w:r>
      <w:r w:rsidR="005D58BA">
        <w:t xml:space="preserve">, </w:t>
      </w:r>
      <w:r w:rsidR="00100C11">
        <w:t xml:space="preserve">Nokia, Nokia Shanghai Bell, </w:t>
      </w:r>
      <w:r w:rsidR="00953508" w:rsidRPr="00953508">
        <w:t>3GPP RAN4#110, Athens, Greece, February 26 – March 01, 2024</w:t>
      </w:r>
      <w:bookmarkEnd w:id="18"/>
      <w:bookmarkEnd w:id="19"/>
      <w:bookmarkEnd w:id="20"/>
      <w:bookmarkEnd w:id="21"/>
      <w:bookmarkEnd w:id="24"/>
    </w:p>
    <w:sectPr w:rsidR="005D58B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010F4" w14:textId="77777777" w:rsidR="006677FF" w:rsidRDefault="006677FF" w:rsidP="00001C9B">
      <w:pPr>
        <w:spacing w:after="0" w:line="240" w:lineRule="auto"/>
      </w:pPr>
      <w:r>
        <w:separator/>
      </w:r>
    </w:p>
  </w:endnote>
  <w:endnote w:type="continuationSeparator" w:id="0">
    <w:p w14:paraId="53771E74" w14:textId="77777777" w:rsidR="006677FF" w:rsidRDefault="006677FF" w:rsidP="00001C9B">
      <w:pPr>
        <w:spacing w:after="0" w:line="240" w:lineRule="auto"/>
      </w:pPr>
      <w:r>
        <w:continuationSeparator/>
      </w:r>
    </w:p>
  </w:endnote>
  <w:endnote w:type="continuationNotice" w:id="1">
    <w:p w14:paraId="512E82BB" w14:textId="77777777" w:rsidR="006677FF" w:rsidRDefault="006677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3A31" w14:textId="77777777" w:rsidR="006677FF" w:rsidRDefault="006677FF" w:rsidP="00001C9B">
      <w:pPr>
        <w:spacing w:after="0" w:line="240" w:lineRule="auto"/>
      </w:pPr>
      <w:r>
        <w:separator/>
      </w:r>
    </w:p>
  </w:footnote>
  <w:footnote w:type="continuationSeparator" w:id="0">
    <w:p w14:paraId="7940CBC4" w14:textId="77777777" w:rsidR="006677FF" w:rsidRDefault="006677FF" w:rsidP="00001C9B">
      <w:pPr>
        <w:spacing w:after="0" w:line="240" w:lineRule="auto"/>
      </w:pPr>
      <w:r>
        <w:continuationSeparator/>
      </w:r>
    </w:p>
  </w:footnote>
  <w:footnote w:type="continuationNotice" w:id="1">
    <w:p w14:paraId="41A7158C" w14:textId="77777777" w:rsidR="006677FF" w:rsidRDefault="006677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5FB592"/>
    <w:multiLevelType w:val="singleLevel"/>
    <w:tmpl w:val="DF5FB592"/>
    <w:lvl w:ilvl="0">
      <w:start w:val="1"/>
      <w:numFmt w:val="decimal"/>
      <w:suff w:val="space"/>
      <w:lvlText w:val="%1、"/>
      <w:lvlJc w:val="left"/>
      <w:pPr>
        <w:ind w:left="0" w:firstLine="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19C2"/>
    <w:multiLevelType w:val="hybridMultilevel"/>
    <w:tmpl w:val="D682CFA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75DE8"/>
    <w:multiLevelType w:val="hybridMultilevel"/>
    <w:tmpl w:val="FE7C8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E5B"/>
    <w:multiLevelType w:val="hybridMultilevel"/>
    <w:tmpl w:val="451CAAD0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EE2CEE"/>
    <w:multiLevelType w:val="hybridMultilevel"/>
    <w:tmpl w:val="9558F5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36F8D"/>
    <w:multiLevelType w:val="hybridMultilevel"/>
    <w:tmpl w:val="71AA2756"/>
    <w:lvl w:ilvl="0" w:tplc="2000000F">
      <w:start w:val="1"/>
      <w:numFmt w:val="decimal"/>
      <w:lvlText w:val="%1."/>
      <w:lvlJc w:val="left"/>
      <w:pPr>
        <w:ind w:left="770" w:hanging="360"/>
      </w:pPr>
    </w:lvl>
    <w:lvl w:ilvl="1" w:tplc="20000019" w:tentative="1">
      <w:start w:val="1"/>
      <w:numFmt w:val="lowerLetter"/>
      <w:lvlText w:val="%2."/>
      <w:lvlJc w:val="left"/>
      <w:pPr>
        <w:ind w:left="1490" w:hanging="360"/>
      </w:pPr>
    </w:lvl>
    <w:lvl w:ilvl="2" w:tplc="2000001B" w:tentative="1">
      <w:start w:val="1"/>
      <w:numFmt w:val="lowerRoman"/>
      <w:lvlText w:val="%3."/>
      <w:lvlJc w:val="right"/>
      <w:pPr>
        <w:ind w:left="2210" w:hanging="180"/>
      </w:pPr>
    </w:lvl>
    <w:lvl w:ilvl="3" w:tplc="2000000F" w:tentative="1">
      <w:start w:val="1"/>
      <w:numFmt w:val="decimal"/>
      <w:lvlText w:val="%4."/>
      <w:lvlJc w:val="left"/>
      <w:pPr>
        <w:ind w:left="2930" w:hanging="360"/>
      </w:pPr>
    </w:lvl>
    <w:lvl w:ilvl="4" w:tplc="20000019" w:tentative="1">
      <w:start w:val="1"/>
      <w:numFmt w:val="lowerLetter"/>
      <w:lvlText w:val="%5."/>
      <w:lvlJc w:val="left"/>
      <w:pPr>
        <w:ind w:left="3650" w:hanging="360"/>
      </w:pPr>
    </w:lvl>
    <w:lvl w:ilvl="5" w:tplc="2000001B" w:tentative="1">
      <w:start w:val="1"/>
      <w:numFmt w:val="lowerRoman"/>
      <w:lvlText w:val="%6."/>
      <w:lvlJc w:val="right"/>
      <w:pPr>
        <w:ind w:left="4370" w:hanging="180"/>
      </w:pPr>
    </w:lvl>
    <w:lvl w:ilvl="6" w:tplc="2000000F" w:tentative="1">
      <w:start w:val="1"/>
      <w:numFmt w:val="decimal"/>
      <w:lvlText w:val="%7."/>
      <w:lvlJc w:val="left"/>
      <w:pPr>
        <w:ind w:left="5090" w:hanging="360"/>
      </w:pPr>
    </w:lvl>
    <w:lvl w:ilvl="7" w:tplc="20000019" w:tentative="1">
      <w:start w:val="1"/>
      <w:numFmt w:val="lowerLetter"/>
      <w:lvlText w:val="%8."/>
      <w:lvlJc w:val="left"/>
      <w:pPr>
        <w:ind w:left="5810" w:hanging="360"/>
      </w:pPr>
    </w:lvl>
    <w:lvl w:ilvl="8" w:tplc="200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D0C4EC"/>
    <w:multiLevelType w:val="singleLevel"/>
    <w:tmpl w:val="38D0C4EC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435B3ADD"/>
    <w:multiLevelType w:val="hybridMultilevel"/>
    <w:tmpl w:val="7E3C3E62"/>
    <w:lvl w:ilvl="0" w:tplc="06566A9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7CD80ACA"/>
    <w:lvl w:ilvl="0" w:tplc="34E25494">
      <w:start w:val="1"/>
      <w:numFmt w:val="decimal"/>
      <w:pStyle w:val="RAN4Observation"/>
      <w:suff w:val="space"/>
      <w:lvlText w:val="Observation %1:"/>
      <w:lvlJc w:val="left"/>
      <w:pPr>
        <w:ind w:left="177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E6F9E"/>
    <w:multiLevelType w:val="hybridMultilevel"/>
    <w:tmpl w:val="5038CA0E"/>
    <w:lvl w:ilvl="0" w:tplc="496041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05405"/>
    <w:multiLevelType w:val="hybridMultilevel"/>
    <w:tmpl w:val="3612A08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115053618">
    <w:abstractNumId w:val="3"/>
  </w:num>
  <w:num w:numId="2" w16cid:durableId="1994941314">
    <w:abstractNumId w:val="10"/>
  </w:num>
  <w:num w:numId="3" w16cid:durableId="1357341025">
    <w:abstractNumId w:val="18"/>
  </w:num>
  <w:num w:numId="4" w16cid:durableId="1871144020">
    <w:abstractNumId w:val="9"/>
  </w:num>
  <w:num w:numId="5" w16cid:durableId="2024431770">
    <w:abstractNumId w:val="23"/>
  </w:num>
  <w:num w:numId="6" w16cid:durableId="1204244825">
    <w:abstractNumId w:val="16"/>
  </w:num>
  <w:num w:numId="7" w16cid:durableId="269314797">
    <w:abstractNumId w:val="17"/>
  </w:num>
  <w:num w:numId="8" w16cid:durableId="1822189053">
    <w:abstractNumId w:val="17"/>
    <w:lvlOverride w:ilvl="0">
      <w:startOverride w:val="1"/>
    </w:lvlOverride>
  </w:num>
  <w:num w:numId="9" w16cid:durableId="1361081990">
    <w:abstractNumId w:val="17"/>
    <w:lvlOverride w:ilvl="0">
      <w:startOverride w:val="1"/>
    </w:lvlOverride>
  </w:num>
  <w:num w:numId="10" w16cid:durableId="1243371174">
    <w:abstractNumId w:val="17"/>
    <w:lvlOverride w:ilvl="0">
      <w:startOverride w:val="1"/>
    </w:lvlOverride>
  </w:num>
  <w:num w:numId="11" w16cid:durableId="180242339">
    <w:abstractNumId w:val="16"/>
    <w:lvlOverride w:ilvl="0">
      <w:startOverride w:val="1"/>
    </w:lvlOverride>
  </w:num>
  <w:num w:numId="12" w16cid:durableId="633102344">
    <w:abstractNumId w:val="17"/>
    <w:lvlOverride w:ilvl="0">
      <w:startOverride w:val="1"/>
    </w:lvlOverride>
  </w:num>
  <w:num w:numId="13" w16cid:durableId="1042054930">
    <w:abstractNumId w:val="16"/>
    <w:lvlOverride w:ilvl="0">
      <w:startOverride w:val="1"/>
    </w:lvlOverride>
  </w:num>
  <w:num w:numId="14" w16cid:durableId="1946227890">
    <w:abstractNumId w:val="17"/>
    <w:lvlOverride w:ilvl="0">
      <w:startOverride w:val="1"/>
    </w:lvlOverride>
  </w:num>
  <w:num w:numId="15" w16cid:durableId="2137869194">
    <w:abstractNumId w:val="24"/>
  </w:num>
  <w:num w:numId="16" w16cid:durableId="872115527">
    <w:abstractNumId w:val="7"/>
  </w:num>
  <w:num w:numId="17" w16cid:durableId="1545404690">
    <w:abstractNumId w:val="22"/>
  </w:num>
  <w:num w:numId="18" w16cid:durableId="1796828871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7081469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8878693">
    <w:abstractNumId w:val="15"/>
  </w:num>
  <w:num w:numId="21" w16cid:durableId="406613055">
    <w:abstractNumId w:val="20"/>
  </w:num>
  <w:num w:numId="22" w16cid:durableId="1183133841">
    <w:abstractNumId w:val="16"/>
    <w:lvlOverride w:ilvl="0">
      <w:startOverride w:val="1"/>
    </w:lvlOverride>
  </w:num>
  <w:num w:numId="23" w16cid:durableId="2004698347">
    <w:abstractNumId w:val="17"/>
    <w:lvlOverride w:ilvl="0">
      <w:startOverride w:val="1"/>
    </w:lvlOverride>
  </w:num>
  <w:num w:numId="24" w16cid:durableId="178929509">
    <w:abstractNumId w:val="4"/>
  </w:num>
  <w:num w:numId="25" w16cid:durableId="1420524230">
    <w:abstractNumId w:val="1"/>
  </w:num>
  <w:num w:numId="26" w16cid:durableId="836312570">
    <w:abstractNumId w:val="1"/>
    <w:lvlOverride w:ilvl="0">
      <w:startOverride w:val="1"/>
    </w:lvlOverride>
  </w:num>
  <w:num w:numId="27" w16cid:durableId="300767664">
    <w:abstractNumId w:val="14"/>
  </w:num>
  <w:num w:numId="28" w16cid:durableId="1057823264">
    <w:abstractNumId w:val="25"/>
  </w:num>
  <w:num w:numId="29" w16cid:durableId="2052532320">
    <w:abstractNumId w:val="11"/>
  </w:num>
  <w:num w:numId="30" w16cid:durableId="582882408">
    <w:abstractNumId w:val="6"/>
  </w:num>
  <w:num w:numId="31" w16cid:durableId="120997899">
    <w:abstractNumId w:val="2"/>
  </w:num>
  <w:num w:numId="32" w16cid:durableId="2005232060">
    <w:abstractNumId w:val="21"/>
  </w:num>
  <w:num w:numId="33" w16cid:durableId="820773691">
    <w:abstractNumId w:val="12"/>
  </w:num>
  <w:num w:numId="34" w16cid:durableId="1643075258">
    <w:abstractNumId w:val="13"/>
  </w:num>
  <w:num w:numId="35" w16cid:durableId="1772315623">
    <w:abstractNumId w:val="19"/>
  </w:num>
  <w:num w:numId="36" w16cid:durableId="139269716">
    <w:abstractNumId w:val="0"/>
    <w:lvlOverride w:ilvl="0">
      <w:startOverride w:val="1"/>
    </w:lvlOverride>
  </w:num>
  <w:num w:numId="37" w16cid:durableId="297489300">
    <w:abstractNumId w:val="19"/>
  </w:num>
  <w:num w:numId="38" w16cid:durableId="584613333">
    <w:abstractNumId w:val="8"/>
  </w:num>
  <w:num w:numId="39" w16cid:durableId="1415736697">
    <w:abstractNumId w:val="5"/>
  </w:num>
  <w:num w:numId="40" w16cid:durableId="217278333">
    <w:abstractNumId w:val="19"/>
  </w:num>
  <w:num w:numId="41" w16cid:durableId="267204863">
    <w:abstractNumId w:val="19"/>
  </w:num>
  <w:num w:numId="42" w16cid:durableId="11430874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85C61"/>
    <w:rsid w:val="00000070"/>
    <w:rsid w:val="0000029D"/>
    <w:rsid w:val="00001C9B"/>
    <w:rsid w:val="00002527"/>
    <w:rsid w:val="000039B2"/>
    <w:rsid w:val="000040DC"/>
    <w:rsid w:val="00005A64"/>
    <w:rsid w:val="00006129"/>
    <w:rsid w:val="000061DE"/>
    <w:rsid w:val="000072B8"/>
    <w:rsid w:val="00007537"/>
    <w:rsid w:val="00010962"/>
    <w:rsid w:val="00010F50"/>
    <w:rsid w:val="00011727"/>
    <w:rsid w:val="00013C97"/>
    <w:rsid w:val="00014119"/>
    <w:rsid w:val="00014685"/>
    <w:rsid w:val="000147AE"/>
    <w:rsid w:val="000151EF"/>
    <w:rsid w:val="0001528D"/>
    <w:rsid w:val="0001540C"/>
    <w:rsid w:val="00016F58"/>
    <w:rsid w:val="00020745"/>
    <w:rsid w:val="000221E0"/>
    <w:rsid w:val="000224DE"/>
    <w:rsid w:val="00022FCB"/>
    <w:rsid w:val="000239F5"/>
    <w:rsid w:val="000242FC"/>
    <w:rsid w:val="00024B10"/>
    <w:rsid w:val="00025482"/>
    <w:rsid w:val="000259E2"/>
    <w:rsid w:val="00025ACF"/>
    <w:rsid w:val="0002794E"/>
    <w:rsid w:val="00032262"/>
    <w:rsid w:val="000328EA"/>
    <w:rsid w:val="000333D5"/>
    <w:rsid w:val="0003438A"/>
    <w:rsid w:val="00034CA7"/>
    <w:rsid w:val="00035644"/>
    <w:rsid w:val="00036A94"/>
    <w:rsid w:val="00036B22"/>
    <w:rsid w:val="00037022"/>
    <w:rsid w:val="00042010"/>
    <w:rsid w:val="00045E3C"/>
    <w:rsid w:val="0004619B"/>
    <w:rsid w:val="000461E8"/>
    <w:rsid w:val="00046735"/>
    <w:rsid w:val="000472CC"/>
    <w:rsid w:val="0005213B"/>
    <w:rsid w:val="00053332"/>
    <w:rsid w:val="00053887"/>
    <w:rsid w:val="000545CD"/>
    <w:rsid w:val="00055BFA"/>
    <w:rsid w:val="000570BA"/>
    <w:rsid w:val="00060B32"/>
    <w:rsid w:val="000618A5"/>
    <w:rsid w:val="000641A0"/>
    <w:rsid w:val="00065AF0"/>
    <w:rsid w:val="000665B7"/>
    <w:rsid w:val="0006704A"/>
    <w:rsid w:val="00067A14"/>
    <w:rsid w:val="00070219"/>
    <w:rsid w:val="0007065D"/>
    <w:rsid w:val="00070A2F"/>
    <w:rsid w:val="00070A45"/>
    <w:rsid w:val="00070ABF"/>
    <w:rsid w:val="000717CB"/>
    <w:rsid w:val="0007370D"/>
    <w:rsid w:val="000737F6"/>
    <w:rsid w:val="00073804"/>
    <w:rsid w:val="000738E1"/>
    <w:rsid w:val="00073F44"/>
    <w:rsid w:val="00074B2D"/>
    <w:rsid w:val="00074F35"/>
    <w:rsid w:val="0007614B"/>
    <w:rsid w:val="000775F7"/>
    <w:rsid w:val="000809AA"/>
    <w:rsid w:val="00082480"/>
    <w:rsid w:val="00082E73"/>
    <w:rsid w:val="00084E5E"/>
    <w:rsid w:val="00085C61"/>
    <w:rsid w:val="0008612A"/>
    <w:rsid w:val="00086304"/>
    <w:rsid w:val="00086427"/>
    <w:rsid w:val="0008647B"/>
    <w:rsid w:val="0008657C"/>
    <w:rsid w:val="00086C97"/>
    <w:rsid w:val="00086FE2"/>
    <w:rsid w:val="00090656"/>
    <w:rsid w:val="00090E18"/>
    <w:rsid w:val="00091E7D"/>
    <w:rsid w:val="000927CE"/>
    <w:rsid w:val="00092E3E"/>
    <w:rsid w:val="00094C37"/>
    <w:rsid w:val="00094F77"/>
    <w:rsid w:val="00095989"/>
    <w:rsid w:val="000961E9"/>
    <w:rsid w:val="00096A0A"/>
    <w:rsid w:val="00096AAA"/>
    <w:rsid w:val="000A094C"/>
    <w:rsid w:val="000A10BC"/>
    <w:rsid w:val="000A13F0"/>
    <w:rsid w:val="000A1A28"/>
    <w:rsid w:val="000A1B53"/>
    <w:rsid w:val="000A26F9"/>
    <w:rsid w:val="000A5539"/>
    <w:rsid w:val="000A6B3F"/>
    <w:rsid w:val="000A71F5"/>
    <w:rsid w:val="000A78BC"/>
    <w:rsid w:val="000A78F3"/>
    <w:rsid w:val="000B0056"/>
    <w:rsid w:val="000B0784"/>
    <w:rsid w:val="000B080B"/>
    <w:rsid w:val="000B1F32"/>
    <w:rsid w:val="000B2BBC"/>
    <w:rsid w:val="000B3969"/>
    <w:rsid w:val="000B4A0C"/>
    <w:rsid w:val="000B4BB4"/>
    <w:rsid w:val="000B65EA"/>
    <w:rsid w:val="000B66A6"/>
    <w:rsid w:val="000B6828"/>
    <w:rsid w:val="000B773A"/>
    <w:rsid w:val="000B7CF9"/>
    <w:rsid w:val="000C1C21"/>
    <w:rsid w:val="000C32F7"/>
    <w:rsid w:val="000C381D"/>
    <w:rsid w:val="000C3C7B"/>
    <w:rsid w:val="000C51F6"/>
    <w:rsid w:val="000C5D6B"/>
    <w:rsid w:val="000D0CF6"/>
    <w:rsid w:val="000D0F93"/>
    <w:rsid w:val="000D113C"/>
    <w:rsid w:val="000D3C7C"/>
    <w:rsid w:val="000D4153"/>
    <w:rsid w:val="000D4B69"/>
    <w:rsid w:val="000D5427"/>
    <w:rsid w:val="000D55D2"/>
    <w:rsid w:val="000D6F3D"/>
    <w:rsid w:val="000E195E"/>
    <w:rsid w:val="000E418D"/>
    <w:rsid w:val="000E5243"/>
    <w:rsid w:val="000E550A"/>
    <w:rsid w:val="000E6A1B"/>
    <w:rsid w:val="000F0DD9"/>
    <w:rsid w:val="000F0EFF"/>
    <w:rsid w:val="000F20D6"/>
    <w:rsid w:val="000F2C13"/>
    <w:rsid w:val="000F3C22"/>
    <w:rsid w:val="000F426B"/>
    <w:rsid w:val="000F5561"/>
    <w:rsid w:val="000F5E49"/>
    <w:rsid w:val="000F6578"/>
    <w:rsid w:val="000F6E7A"/>
    <w:rsid w:val="000F76E1"/>
    <w:rsid w:val="000F77AD"/>
    <w:rsid w:val="00100C11"/>
    <w:rsid w:val="00100C33"/>
    <w:rsid w:val="00100E63"/>
    <w:rsid w:val="00101909"/>
    <w:rsid w:val="001022A2"/>
    <w:rsid w:val="001027E3"/>
    <w:rsid w:val="00104716"/>
    <w:rsid w:val="001052A3"/>
    <w:rsid w:val="00106416"/>
    <w:rsid w:val="001073F8"/>
    <w:rsid w:val="0010767B"/>
    <w:rsid w:val="00110481"/>
    <w:rsid w:val="00110ED0"/>
    <w:rsid w:val="00111723"/>
    <w:rsid w:val="001127C9"/>
    <w:rsid w:val="00113271"/>
    <w:rsid w:val="00113D7A"/>
    <w:rsid w:val="00115B88"/>
    <w:rsid w:val="0012011D"/>
    <w:rsid w:val="001208AE"/>
    <w:rsid w:val="001209E9"/>
    <w:rsid w:val="001226D0"/>
    <w:rsid w:val="00123730"/>
    <w:rsid w:val="0012374D"/>
    <w:rsid w:val="0012532F"/>
    <w:rsid w:val="0012549D"/>
    <w:rsid w:val="00125860"/>
    <w:rsid w:val="001268CC"/>
    <w:rsid w:val="001272EA"/>
    <w:rsid w:val="00130E8B"/>
    <w:rsid w:val="00131B12"/>
    <w:rsid w:val="001320FC"/>
    <w:rsid w:val="001325F9"/>
    <w:rsid w:val="00132F6A"/>
    <w:rsid w:val="001331F3"/>
    <w:rsid w:val="00133913"/>
    <w:rsid w:val="001342A9"/>
    <w:rsid w:val="00134D46"/>
    <w:rsid w:val="0013687D"/>
    <w:rsid w:val="00136E1D"/>
    <w:rsid w:val="00137512"/>
    <w:rsid w:val="00140221"/>
    <w:rsid w:val="001417D5"/>
    <w:rsid w:val="00142D5B"/>
    <w:rsid w:val="00143FF5"/>
    <w:rsid w:val="001440DB"/>
    <w:rsid w:val="00146A46"/>
    <w:rsid w:val="00153099"/>
    <w:rsid w:val="00153A8B"/>
    <w:rsid w:val="001547D8"/>
    <w:rsid w:val="00154948"/>
    <w:rsid w:val="00156388"/>
    <w:rsid w:val="001564FC"/>
    <w:rsid w:val="001565D2"/>
    <w:rsid w:val="001569FA"/>
    <w:rsid w:val="00157667"/>
    <w:rsid w:val="00160986"/>
    <w:rsid w:val="00161958"/>
    <w:rsid w:val="00161F01"/>
    <w:rsid w:val="00162E01"/>
    <w:rsid w:val="001632A9"/>
    <w:rsid w:val="001642FC"/>
    <w:rsid w:val="001647E7"/>
    <w:rsid w:val="0016496B"/>
    <w:rsid w:val="0016516F"/>
    <w:rsid w:val="00166290"/>
    <w:rsid w:val="00167E97"/>
    <w:rsid w:val="001707A0"/>
    <w:rsid w:val="001719AD"/>
    <w:rsid w:val="00171D19"/>
    <w:rsid w:val="00172911"/>
    <w:rsid w:val="00173211"/>
    <w:rsid w:val="001743E2"/>
    <w:rsid w:val="001745F8"/>
    <w:rsid w:val="00175A13"/>
    <w:rsid w:val="00175F65"/>
    <w:rsid w:val="00175F99"/>
    <w:rsid w:val="00176E19"/>
    <w:rsid w:val="00177718"/>
    <w:rsid w:val="00180991"/>
    <w:rsid w:val="00180BA1"/>
    <w:rsid w:val="00180D28"/>
    <w:rsid w:val="00180F9B"/>
    <w:rsid w:val="001814C5"/>
    <w:rsid w:val="001838CF"/>
    <w:rsid w:val="001853DB"/>
    <w:rsid w:val="001868EE"/>
    <w:rsid w:val="001908E3"/>
    <w:rsid w:val="00190DCD"/>
    <w:rsid w:val="0019186E"/>
    <w:rsid w:val="00192B9F"/>
    <w:rsid w:val="00194751"/>
    <w:rsid w:val="00194ADF"/>
    <w:rsid w:val="00194C8F"/>
    <w:rsid w:val="00196220"/>
    <w:rsid w:val="001964ED"/>
    <w:rsid w:val="001966FD"/>
    <w:rsid w:val="00196832"/>
    <w:rsid w:val="00196B74"/>
    <w:rsid w:val="00197777"/>
    <w:rsid w:val="00197997"/>
    <w:rsid w:val="00197BE8"/>
    <w:rsid w:val="001A0E37"/>
    <w:rsid w:val="001A1910"/>
    <w:rsid w:val="001A29CB"/>
    <w:rsid w:val="001A320A"/>
    <w:rsid w:val="001A368C"/>
    <w:rsid w:val="001A3BA4"/>
    <w:rsid w:val="001A687E"/>
    <w:rsid w:val="001A6D1F"/>
    <w:rsid w:val="001A73B7"/>
    <w:rsid w:val="001B23A6"/>
    <w:rsid w:val="001B26DF"/>
    <w:rsid w:val="001B3216"/>
    <w:rsid w:val="001B5BEC"/>
    <w:rsid w:val="001B677D"/>
    <w:rsid w:val="001B6AEB"/>
    <w:rsid w:val="001B7960"/>
    <w:rsid w:val="001B7EE5"/>
    <w:rsid w:val="001C0244"/>
    <w:rsid w:val="001C0C12"/>
    <w:rsid w:val="001C14D7"/>
    <w:rsid w:val="001C2EA7"/>
    <w:rsid w:val="001C64F2"/>
    <w:rsid w:val="001C6B2D"/>
    <w:rsid w:val="001C7271"/>
    <w:rsid w:val="001C7E7E"/>
    <w:rsid w:val="001D0076"/>
    <w:rsid w:val="001D2FE4"/>
    <w:rsid w:val="001D3E05"/>
    <w:rsid w:val="001D489F"/>
    <w:rsid w:val="001D49C5"/>
    <w:rsid w:val="001D5303"/>
    <w:rsid w:val="001D78BC"/>
    <w:rsid w:val="001D7D18"/>
    <w:rsid w:val="001E30F6"/>
    <w:rsid w:val="001E37E9"/>
    <w:rsid w:val="001E4CF6"/>
    <w:rsid w:val="001E502B"/>
    <w:rsid w:val="001F44BA"/>
    <w:rsid w:val="001F44F0"/>
    <w:rsid w:val="001F4CB2"/>
    <w:rsid w:val="001F5E2C"/>
    <w:rsid w:val="001F6FE3"/>
    <w:rsid w:val="002001E2"/>
    <w:rsid w:val="002002EF"/>
    <w:rsid w:val="00200753"/>
    <w:rsid w:val="00201BE5"/>
    <w:rsid w:val="002027DE"/>
    <w:rsid w:val="00202A39"/>
    <w:rsid w:val="00207C7F"/>
    <w:rsid w:val="0021105C"/>
    <w:rsid w:val="002116B3"/>
    <w:rsid w:val="00211F96"/>
    <w:rsid w:val="002125F6"/>
    <w:rsid w:val="002133DB"/>
    <w:rsid w:val="00213D71"/>
    <w:rsid w:val="002146E7"/>
    <w:rsid w:val="002151D3"/>
    <w:rsid w:val="0021564E"/>
    <w:rsid w:val="00215774"/>
    <w:rsid w:val="00215AEB"/>
    <w:rsid w:val="00215E29"/>
    <w:rsid w:val="00215E56"/>
    <w:rsid w:val="00216976"/>
    <w:rsid w:val="0021798D"/>
    <w:rsid w:val="00217EE5"/>
    <w:rsid w:val="002209DD"/>
    <w:rsid w:val="00222262"/>
    <w:rsid w:val="00223BA8"/>
    <w:rsid w:val="002261B8"/>
    <w:rsid w:val="0022691C"/>
    <w:rsid w:val="002301E8"/>
    <w:rsid w:val="0023024D"/>
    <w:rsid w:val="00231684"/>
    <w:rsid w:val="00231914"/>
    <w:rsid w:val="00232135"/>
    <w:rsid w:val="0023375E"/>
    <w:rsid w:val="002339B6"/>
    <w:rsid w:val="002339C6"/>
    <w:rsid w:val="00233DCE"/>
    <w:rsid w:val="00234326"/>
    <w:rsid w:val="00234958"/>
    <w:rsid w:val="00234A1B"/>
    <w:rsid w:val="00235712"/>
    <w:rsid w:val="00235CBD"/>
    <w:rsid w:val="00235F5C"/>
    <w:rsid w:val="00237043"/>
    <w:rsid w:val="00240F50"/>
    <w:rsid w:val="002433E8"/>
    <w:rsid w:val="00243E7F"/>
    <w:rsid w:val="00245455"/>
    <w:rsid w:val="00246BD6"/>
    <w:rsid w:val="00246F4C"/>
    <w:rsid w:val="00247715"/>
    <w:rsid w:val="00251E4F"/>
    <w:rsid w:val="002529A6"/>
    <w:rsid w:val="00252B12"/>
    <w:rsid w:val="00253CAE"/>
    <w:rsid w:val="00255CDB"/>
    <w:rsid w:val="00256341"/>
    <w:rsid w:val="002571FA"/>
    <w:rsid w:val="00257FA3"/>
    <w:rsid w:val="0026187C"/>
    <w:rsid w:val="00261F3A"/>
    <w:rsid w:val="00262E24"/>
    <w:rsid w:val="002662B7"/>
    <w:rsid w:val="00266433"/>
    <w:rsid w:val="00266701"/>
    <w:rsid w:val="002702BF"/>
    <w:rsid w:val="00272DA6"/>
    <w:rsid w:val="0027320E"/>
    <w:rsid w:val="00273E04"/>
    <w:rsid w:val="00273E85"/>
    <w:rsid w:val="002770FF"/>
    <w:rsid w:val="0027784B"/>
    <w:rsid w:val="00277B56"/>
    <w:rsid w:val="0028075A"/>
    <w:rsid w:val="00283237"/>
    <w:rsid w:val="002842FB"/>
    <w:rsid w:val="00284A86"/>
    <w:rsid w:val="002850D5"/>
    <w:rsid w:val="002854B7"/>
    <w:rsid w:val="00285DAF"/>
    <w:rsid w:val="00286364"/>
    <w:rsid w:val="00290B4B"/>
    <w:rsid w:val="00291E2F"/>
    <w:rsid w:val="002923B9"/>
    <w:rsid w:val="00294208"/>
    <w:rsid w:val="002945A7"/>
    <w:rsid w:val="0029569F"/>
    <w:rsid w:val="002958D1"/>
    <w:rsid w:val="00295FD6"/>
    <w:rsid w:val="002A0CB2"/>
    <w:rsid w:val="002A19F5"/>
    <w:rsid w:val="002A1DF8"/>
    <w:rsid w:val="002A2371"/>
    <w:rsid w:val="002A3D06"/>
    <w:rsid w:val="002A478C"/>
    <w:rsid w:val="002A48BD"/>
    <w:rsid w:val="002A59AF"/>
    <w:rsid w:val="002A5C0C"/>
    <w:rsid w:val="002A7736"/>
    <w:rsid w:val="002A7C8C"/>
    <w:rsid w:val="002A7E2A"/>
    <w:rsid w:val="002B0C34"/>
    <w:rsid w:val="002B11D5"/>
    <w:rsid w:val="002B1E49"/>
    <w:rsid w:val="002B3C2F"/>
    <w:rsid w:val="002B3DE3"/>
    <w:rsid w:val="002B40EC"/>
    <w:rsid w:val="002B4922"/>
    <w:rsid w:val="002B4BBF"/>
    <w:rsid w:val="002B75B2"/>
    <w:rsid w:val="002C0FF7"/>
    <w:rsid w:val="002C22C3"/>
    <w:rsid w:val="002C24C7"/>
    <w:rsid w:val="002C2A69"/>
    <w:rsid w:val="002C2D19"/>
    <w:rsid w:val="002C5DD6"/>
    <w:rsid w:val="002C6CB4"/>
    <w:rsid w:val="002C7FD2"/>
    <w:rsid w:val="002D0525"/>
    <w:rsid w:val="002D09AC"/>
    <w:rsid w:val="002D0A1C"/>
    <w:rsid w:val="002D102C"/>
    <w:rsid w:val="002D10FA"/>
    <w:rsid w:val="002D1CB9"/>
    <w:rsid w:val="002D200D"/>
    <w:rsid w:val="002D2691"/>
    <w:rsid w:val="002D30E6"/>
    <w:rsid w:val="002D41F0"/>
    <w:rsid w:val="002D4C55"/>
    <w:rsid w:val="002D53FE"/>
    <w:rsid w:val="002D5695"/>
    <w:rsid w:val="002D56DE"/>
    <w:rsid w:val="002D5AC5"/>
    <w:rsid w:val="002D6026"/>
    <w:rsid w:val="002D7010"/>
    <w:rsid w:val="002E0FBD"/>
    <w:rsid w:val="002E509C"/>
    <w:rsid w:val="002E5379"/>
    <w:rsid w:val="002E595C"/>
    <w:rsid w:val="002E5EB7"/>
    <w:rsid w:val="002E5F34"/>
    <w:rsid w:val="002E6174"/>
    <w:rsid w:val="002E6CF7"/>
    <w:rsid w:val="002E6DED"/>
    <w:rsid w:val="002F412F"/>
    <w:rsid w:val="002F622B"/>
    <w:rsid w:val="002F69C2"/>
    <w:rsid w:val="002F6DB1"/>
    <w:rsid w:val="0030055B"/>
    <w:rsid w:val="00300956"/>
    <w:rsid w:val="00302BD2"/>
    <w:rsid w:val="0030315B"/>
    <w:rsid w:val="003076CB"/>
    <w:rsid w:val="00311496"/>
    <w:rsid w:val="00311D32"/>
    <w:rsid w:val="00311D41"/>
    <w:rsid w:val="00313983"/>
    <w:rsid w:val="003146D8"/>
    <w:rsid w:val="00315558"/>
    <w:rsid w:val="00317187"/>
    <w:rsid w:val="00317B5A"/>
    <w:rsid w:val="00320052"/>
    <w:rsid w:val="0032091C"/>
    <w:rsid w:val="0032248F"/>
    <w:rsid w:val="00323390"/>
    <w:rsid w:val="00323CDF"/>
    <w:rsid w:val="0032419A"/>
    <w:rsid w:val="0032495B"/>
    <w:rsid w:val="0032499A"/>
    <w:rsid w:val="00324C3C"/>
    <w:rsid w:val="00325B05"/>
    <w:rsid w:val="003261EB"/>
    <w:rsid w:val="00327295"/>
    <w:rsid w:val="003276E6"/>
    <w:rsid w:val="00332FD6"/>
    <w:rsid w:val="003341F7"/>
    <w:rsid w:val="00335070"/>
    <w:rsid w:val="00335C1A"/>
    <w:rsid w:val="00337AD9"/>
    <w:rsid w:val="0034013A"/>
    <w:rsid w:val="00341ABB"/>
    <w:rsid w:val="00342449"/>
    <w:rsid w:val="00342855"/>
    <w:rsid w:val="003438B5"/>
    <w:rsid w:val="00343CAF"/>
    <w:rsid w:val="00344F2C"/>
    <w:rsid w:val="0034530F"/>
    <w:rsid w:val="0034771D"/>
    <w:rsid w:val="00347F5A"/>
    <w:rsid w:val="00347FEC"/>
    <w:rsid w:val="0035067C"/>
    <w:rsid w:val="0035229A"/>
    <w:rsid w:val="00353CEE"/>
    <w:rsid w:val="00356F45"/>
    <w:rsid w:val="0036022E"/>
    <w:rsid w:val="003636BC"/>
    <w:rsid w:val="0036419E"/>
    <w:rsid w:val="00365726"/>
    <w:rsid w:val="00366B74"/>
    <w:rsid w:val="003679A3"/>
    <w:rsid w:val="0037000C"/>
    <w:rsid w:val="003723A6"/>
    <w:rsid w:val="00373471"/>
    <w:rsid w:val="00373737"/>
    <w:rsid w:val="00375558"/>
    <w:rsid w:val="00375C5B"/>
    <w:rsid w:val="00381125"/>
    <w:rsid w:val="0038232C"/>
    <w:rsid w:val="003836CD"/>
    <w:rsid w:val="0038389B"/>
    <w:rsid w:val="0038766D"/>
    <w:rsid w:val="00387D37"/>
    <w:rsid w:val="003904F4"/>
    <w:rsid w:val="0039085D"/>
    <w:rsid w:val="00390C79"/>
    <w:rsid w:val="00390F63"/>
    <w:rsid w:val="00393C3F"/>
    <w:rsid w:val="00393FB1"/>
    <w:rsid w:val="003949EB"/>
    <w:rsid w:val="00394F06"/>
    <w:rsid w:val="0039579E"/>
    <w:rsid w:val="0039594F"/>
    <w:rsid w:val="003962E5"/>
    <w:rsid w:val="00396351"/>
    <w:rsid w:val="00396956"/>
    <w:rsid w:val="003A1502"/>
    <w:rsid w:val="003A3253"/>
    <w:rsid w:val="003A3907"/>
    <w:rsid w:val="003A43B9"/>
    <w:rsid w:val="003A6513"/>
    <w:rsid w:val="003A710A"/>
    <w:rsid w:val="003B064D"/>
    <w:rsid w:val="003B257A"/>
    <w:rsid w:val="003B2C5B"/>
    <w:rsid w:val="003B323B"/>
    <w:rsid w:val="003B33F7"/>
    <w:rsid w:val="003B36D9"/>
    <w:rsid w:val="003B39F3"/>
    <w:rsid w:val="003B3DD2"/>
    <w:rsid w:val="003B48F4"/>
    <w:rsid w:val="003B5513"/>
    <w:rsid w:val="003B659E"/>
    <w:rsid w:val="003B7168"/>
    <w:rsid w:val="003B7E29"/>
    <w:rsid w:val="003C275E"/>
    <w:rsid w:val="003C2D70"/>
    <w:rsid w:val="003C2DAF"/>
    <w:rsid w:val="003C34AE"/>
    <w:rsid w:val="003C365B"/>
    <w:rsid w:val="003C3737"/>
    <w:rsid w:val="003C4FDE"/>
    <w:rsid w:val="003C51A8"/>
    <w:rsid w:val="003C557F"/>
    <w:rsid w:val="003C60B2"/>
    <w:rsid w:val="003C610A"/>
    <w:rsid w:val="003C61C8"/>
    <w:rsid w:val="003C7824"/>
    <w:rsid w:val="003C7C74"/>
    <w:rsid w:val="003D176A"/>
    <w:rsid w:val="003D1AA4"/>
    <w:rsid w:val="003D2628"/>
    <w:rsid w:val="003D3040"/>
    <w:rsid w:val="003D36AD"/>
    <w:rsid w:val="003D3C1B"/>
    <w:rsid w:val="003D3D7E"/>
    <w:rsid w:val="003D489D"/>
    <w:rsid w:val="003D4B58"/>
    <w:rsid w:val="003D4D16"/>
    <w:rsid w:val="003D5220"/>
    <w:rsid w:val="003D5430"/>
    <w:rsid w:val="003D648C"/>
    <w:rsid w:val="003E0DA1"/>
    <w:rsid w:val="003E3583"/>
    <w:rsid w:val="003E4295"/>
    <w:rsid w:val="003E51C0"/>
    <w:rsid w:val="003E51DE"/>
    <w:rsid w:val="003E58DF"/>
    <w:rsid w:val="003E6810"/>
    <w:rsid w:val="003E6F43"/>
    <w:rsid w:val="003F0FF7"/>
    <w:rsid w:val="003F129B"/>
    <w:rsid w:val="003F30C3"/>
    <w:rsid w:val="003F3812"/>
    <w:rsid w:val="003F384A"/>
    <w:rsid w:val="003F3899"/>
    <w:rsid w:val="003F411F"/>
    <w:rsid w:val="003F4B80"/>
    <w:rsid w:val="003F5996"/>
    <w:rsid w:val="003F6D1F"/>
    <w:rsid w:val="003F7116"/>
    <w:rsid w:val="003F776D"/>
    <w:rsid w:val="003F7E32"/>
    <w:rsid w:val="003F7ED1"/>
    <w:rsid w:val="004002B7"/>
    <w:rsid w:val="004006AE"/>
    <w:rsid w:val="00400FFA"/>
    <w:rsid w:val="0040465C"/>
    <w:rsid w:val="00404C4C"/>
    <w:rsid w:val="00405139"/>
    <w:rsid w:val="00405211"/>
    <w:rsid w:val="00405BCB"/>
    <w:rsid w:val="004060B8"/>
    <w:rsid w:val="004066B2"/>
    <w:rsid w:val="00407FDA"/>
    <w:rsid w:val="00411309"/>
    <w:rsid w:val="00411C3F"/>
    <w:rsid w:val="0041423F"/>
    <w:rsid w:val="00414E48"/>
    <w:rsid w:val="00414F81"/>
    <w:rsid w:val="00415921"/>
    <w:rsid w:val="00416260"/>
    <w:rsid w:val="004169D3"/>
    <w:rsid w:val="00420616"/>
    <w:rsid w:val="0042098F"/>
    <w:rsid w:val="004216D3"/>
    <w:rsid w:val="00421F67"/>
    <w:rsid w:val="00423287"/>
    <w:rsid w:val="00423C21"/>
    <w:rsid w:val="00424744"/>
    <w:rsid w:val="00424D04"/>
    <w:rsid w:val="00425A90"/>
    <w:rsid w:val="00425D5C"/>
    <w:rsid w:val="00425FF1"/>
    <w:rsid w:val="00431402"/>
    <w:rsid w:val="00431AFE"/>
    <w:rsid w:val="0043403D"/>
    <w:rsid w:val="00436A0F"/>
    <w:rsid w:val="00437150"/>
    <w:rsid w:val="004374BA"/>
    <w:rsid w:val="0043750A"/>
    <w:rsid w:val="00437FE4"/>
    <w:rsid w:val="00440AB4"/>
    <w:rsid w:val="0044191A"/>
    <w:rsid w:val="004423A9"/>
    <w:rsid w:val="00443081"/>
    <w:rsid w:val="0044404F"/>
    <w:rsid w:val="0044407B"/>
    <w:rsid w:val="004449E4"/>
    <w:rsid w:val="00444CAC"/>
    <w:rsid w:val="0044519F"/>
    <w:rsid w:val="004457E8"/>
    <w:rsid w:val="00447299"/>
    <w:rsid w:val="0045009B"/>
    <w:rsid w:val="00450E4B"/>
    <w:rsid w:val="00452788"/>
    <w:rsid w:val="004552D8"/>
    <w:rsid w:val="00456C57"/>
    <w:rsid w:val="00456C6C"/>
    <w:rsid w:val="00456E86"/>
    <w:rsid w:val="004574EA"/>
    <w:rsid w:val="004613AF"/>
    <w:rsid w:val="0046514B"/>
    <w:rsid w:val="0046614D"/>
    <w:rsid w:val="004703AD"/>
    <w:rsid w:val="00471898"/>
    <w:rsid w:val="00471DC8"/>
    <w:rsid w:val="00471EDD"/>
    <w:rsid w:val="004732E9"/>
    <w:rsid w:val="0047387F"/>
    <w:rsid w:val="004755D4"/>
    <w:rsid w:val="00475A4E"/>
    <w:rsid w:val="00476DB3"/>
    <w:rsid w:val="004814D9"/>
    <w:rsid w:val="004816E3"/>
    <w:rsid w:val="004825C7"/>
    <w:rsid w:val="0048381C"/>
    <w:rsid w:val="00484A96"/>
    <w:rsid w:val="004854BB"/>
    <w:rsid w:val="00485BCA"/>
    <w:rsid w:val="00486059"/>
    <w:rsid w:val="00487AF5"/>
    <w:rsid w:val="00490D0F"/>
    <w:rsid w:val="00492094"/>
    <w:rsid w:val="00493454"/>
    <w:rsid w:val="00496068"/>
    <w:rsid w:val="00496606"/>
    <w:rsid w:val="00497221"/>
    <w:rsid w:val="00497B4A"/>
    <w:rsid w:val="004A05C2"/>
    <w:rsid w:val="004A1439"/>
    <w:rsid w:val="004A29F7"/>
    <w:rsid w:val="004A3403"/>
    <w:rsid w:val="004A3889"/>
    <w:rsid w:val="004A3CB2"/>
    <w:rsid w:val="004A4B6F"/>
    <w:rsid w:val="004A4E64"/>
    <w:rsid w:val="004A53E8"/>
    <w:rsid w:val="004A72F2"/>
    <w:rsid w:val="004A7751"/>
    <w:rsid w:val="004B0A8E"/>
    <w:rsid w:val="004B0E57"/>
    <w:rsid w:val="004B35DD"/>
    <w:rsid w:val="004B42F7"/>
    <w:rsid w:val="004B518E"/>
    <w:rsid w:val="004B684B"/>
    <w:rsid w:val="004C0079"/>
    <w:rsid w:val="004C0723"/>
    <w:rsid w:val="004C0A01"/>
    <w:rsid w:val="004C154B"/>
    <w:rsid w:val="004C2648"/>
    <w:rsid w:val="004C29D1"/>
    <w:rsid w:val="004C2D51"/>
    <w:rsid w:val="004C2D63"/>
    <w:rsid w:val="004C4698"/>
    <w:rsid w:val="004C482B"/>
    <w:rsid w:val="004C7E9A"/>
    <w:rsid w:val="004D0ED8"/>
    <w:rsid w:val="004D12BD"/>
    <w:rsid w:val="004D1853"/>
    <w:rsid w:val="004D278D"/>
    <w:rsid w:val="004D453C"/>
    <w:rsid w:val="004D6BA7"/>
    <w:rsid w:val="004D7093"/>
    <w:rsid w:val="004D7C6B"/>
    <w:rsid w:val="004E0003"/>
    <w:rsid w:val="004E070E"/>
    <w:rsid w:val="004E2496"/>
    <w:rsid w:val="004E2AF8"/>
    <w:rsid w:val="004E2C55"/>
    <w:rsid w:val="004E48B2"/>
    <w:rsid w:val="004E51E0"/>
    <w:rsid w:val="004E5E66"/>
    <w:rsid w:val="004E61DA"/>
    <w:rsid w:val="004E6577"/>
    <w:rsid w:val="004E78D9"/>
    <w:rsid w:val="004E7ADB"/>
    <w:rsid w:val="004F1BA4"/>
    <w:rsid w:val="004F1E09"/>
    <w:rsid w:val="004F2951"/>
    <w:rsid w:val="004F6B52"/>
    <w:rsid w:val="004F6FE3"/>
    <w:rsid w:val="004F78E2"/>
    <w:rsid w:val="00503B4D"/>
    <w:rsid w:val="00503BCB"/>
    <w:rsid w:val="005047E6"/>
    <w:rsid w:val="00504EE9"/>
    <w:rsid w:val="0050698F"/>
    <w:rsid w:val="005103F4"/>
    <w:rsid w:val="00510E13"/>
    <w:rsid w:val="005113AF"/>
    <w:rsid w:val="00512747"/>
    <w:rsid w:val="00512A16"/>
    <w:rsid w:val="0051753C"/>
    <w:rsid w:val="00521576"/>
    <w:rsid w:val="0052214E"/>
    <w:rsid w:val="005225D4"/>
    <w:rsid w:val="00522C10"/>
    <w:rsid w:val="005250E6"/>
    <w:rsid w:val="00525D29"/>
    <w:rsid w:val="00526A2C"/>
    <w:rsid w:val="0053194C"/>
    <w:rsid w:val="005324D4"/>
    <w:rsid w:val="00534088"/>
    <w:rsid w:val="00535F2E"/>
    <w:rsid w:val="0053604F"/>
    <w:rsid w:val="005376DE"/>
    <w:rsid w:val="00540932"/>
    <w:rsid w:val="005409FE"/>
    <w:rsid w:val="00540C19"/>
    <w:rsid w:val="00540ED4"/>
    <w:rsid w:val="00541345"/>
    <w:rsid w:val="00542400"/>
    <w:rsid w:val="0054295D"/>
    <w:rsid w:val="00542D23"/>
    <w:rsid w:val="005432E9"/>
    <w:rsid w:val="0054442C"/>
    <w:rsid w:val="00544631"/>
    <w:rsid w:val="00544E5F"/>
    <w:rsid w:val="00545A34"/>
    <w:rsid w:val="00545E8E"/>
    <w:rsid w:val="0054637F"/>
    <w:rsid w:val="005463CC"/>
    <w:rsid w:val="0054644B"/>
    <w:rsid w:val="00546BE8"/>
    <w:rsid w:val="00547407"/>
    <w:rsid w:val="00547977"/>
    <w:rsid w:val="00550285"/>
    <w:rsid w:val="005503C2"/>
    <w:rsid w:val="005508CA"/>
    <w:rsid w:val="0055135E"/>
    <w:rsid w:val="0055213C"/>
    <w:rsid w:val="00552BB8"/>
    <w:rsid w:val="00554330"/>
    <w:rsid w:val="0055457F"/>
    <w:rsid w:val="00555354"/>
    <w:rsid w:val="005562F1"/>
    <w:rsid w:val="00556B33"/>
    <w:rsid w:val="00556CDB"/>
    <w:rsid w:val="00556D61"/>
    <w:rsid w:val="00561280"/>
    <w:rsid w:val="00561590"/>
    <w:rsid w:val="00561BB6"/>
    <w:rsid w:val="00562492"/>
    <w:rsid w:val="005629CB"/>
    <w:rsid w:val="00563E97"/>
    <w:rsid w:val="0056499C"/>
    <w:rsid w:val="00567811"/>
    <w:rsid w:val="0057110D"/>
    <w:rsid w:val="00572A20"/>
    <w:rsid w:val="0057303A"/>
    <w:rsid w:val="00573C0B"/>
    <w:rsid w:val="00575D6B"/>
    <w:rsid w:val="005776E9"/>
    <w:rsid w:val="00580B23"/>
    <w:rsid w:val="005812C4"/>
    <w:rsid w:val="00581D10"/>
    <w:rsid w:val="0058250B"/>
    <w:rsid w:val="00582B3F"/>
    <w:rsid w:val="00582C00"/>
    <w:rsid w:val="005836F8"/>
    <w:rsid w:val="0058435A"/>
    <w:rsid w:val="00584A1C"/>
    <w:rsid w:val="00585C99"/>
    <w:rsid w:val="005862D0"/>
    <w:rsid w:val="005867B2"/>
    <w:rsid w:val="005875E2"/>
    <w:rsid w:val="00590EFC"/>
    <w:rsid w:val="00591630"/>
    <w:rsid w:val="005918FA"/>
    <w:rsid w:val="00591900"/>
    <w:rsid w:val="0059257C"/>
    <w:rsid w:val="00592A86"/>
    <w:rsid w:val="00592BB7"/>
    <w:rsid w:val="005959A1"/>
    <w:rsid w:val="005959B4"/>
    <w:rsid w:val="00595C9A"/>
    <w:rsid w:val="005978E8"/>
    <w:rsid w:val="005A026C"/>
    <w:rsid w:val="005A035A"/>
    <w:rsid w:val="005A21F5"/>
    <w:rsid w:val="005A2C63"/>
    <w:rsid w:val="005A4196"/>
    <w:rsid w:val="005A4E87"/>
    <w:rsid w:val="005A52BF"/>
    <w:rsid w:val="005A65F7"/>
    <w:rsid w:val="005A7834"/>
    <w:rsid w:val="005B4801"/>
    <w:rsid w:val="005B65C2"/>
    <w:rsid w:val="005C1662"/>
    <w:rsid w:val="005C1F5A"/>
    <w:rsid w:val="005C2300"/>
    <w:rsid w:val="005C23A4"/>
    <w:rsid w:val="005C248A"/>
    <w:rsid w:val="005C49DC"/>
    <w:rsid w:val="005C4F2D"/>
    <w:rsid w:val="005C786C"/>
    <w:rsid w:val="005C79C4"/>
    <w:rsid w:val="005D0758"/>
    <w:rsid w:val="005D1998"/>
    <w:rsid w:val="005D1CDF"/>
    <w:rsid w:val="005D1EF6"/>
    <w:rsid w:val="005D2BB7"/>
    <w:rsid w:val="005D37B6"/>
    <w:rsid w:val="005D4BDD"/>
    <w:rsid w:val="005D5541"/>
    <w:rsid w:val="005D58BA"/>
    <w:rsid w:val="005D598A"/>
    <w:rsid w:val="005D6A51"/>
    <w:rsid w:val="005D742E"/>
    <w:rsid w:val="005D7CF7"/>
    <w:rsid w:val="005E09AA"/>
    <w:rsid w:val="005E31C1"/>
    <w:rsid w:val="005E61A8"/>
    <w:rsid w:val="005E691B"/>
    <w:rsid w:val="005E7D82"/>
    <w:rsid w:val="005E7E76"/>
    <w:rsid w:val="005F0168"/>
    <w:rsid w:val="005F57B2"/>
    <w:rsid w:val="005F6419"/>
    <w:rsid w:val="00600865"/>
    <w:rsid w:val="00600B0A"/>
    <w:rsid w:val="00601972"/>
    <w:rsid w:val="00602150"/>
    <w:rsid w:val="0060242A"/>
    <w:rsid w:val="00602737"/>
    <w:rsid w:val="00602BDF"/>
    <w:rsid w:val="0060417C"/>
    <w:rsid w:val="0060543D"/>
    <w:rsid w:val="00605981"/>
    <w:rsid w:val="00605FF6"/>
    <w:rsid w:val="0060602D"/>
    <w:rsid w:val="00606337"/>
    <w:rsid w:val="0060641C"/>
    <w:rsid w:val="00606E57"/>
    <w:rsid w:val="006104DD"/>
    <w:rsid w:val="006105DA"/>
    <w:rsid w:val="00610D89"/>
    <w:rsid w:val="00611590"/>
    <w:rsid w:val="006118C3"/>
    <w:rsid w:val="006130B5"/>
    <w:rsid w:val="00617400"/>
    <w:rsid w:val="00617705"/>
    <w:rsid w:val="0061776D"/>
    <w:rsid w:val="006179DA"/>
    <w:rsid w:val="00621209"/>
    <w:rsid w:val="00621672"/>
    <w:rsid w:val="0062268F"/>
    <w:rsid w:val="006233B1"/>
    <w:rsid w:val="00623406"/>
    <w:rsid w:val="00623899"/>
    <w:rsid w:val="00623CBD"/>
    <w:rsid w:val="0062572D"/>
    <w:rsid w:val="006257E5"/>
    <w:rsid w:val="006260BC"/>
    <w:rsid w:val="00626B5C"/>
    <w:rsid w:val="00626EE0"/>
    <w:rsid w:val="006307B8"/>
    <w:rsid w:val="006324D2"/>
    <w:rsid w:val="00632D29"/>
    <w:rsid w:val="00633A23"/>
    <w:rsid w:val="006345AA"/>
    <w:rsid w:val="00634EDE"/>
    <w:rsid w:val="0063502E"/>
    <w:rsid w:val="0063539B"/>
    <w:rsid w:val="0063574C"/>
    <w:rsid w:val="006361A5"/>
    <w:rsid w:val="006363BA"/>
    <w:rsid w:val="00641488"/>
    <w:rsid w:val="00641800"/>
    <w:rsid w:val="0064225A"/>
    <w:rsid w:val="00643E4F"/>
    <w:rsid w:val="006448C7"/>
    <w:rsid w:val="006456F0"/>
    <w:rsid w:val="00647C7C"/>
    <w:rsid w:val="00650298"/>
    <w:rsid w:val="006519C6"/>
    <w:rsid w:val="00652DE1"/>
    <w:rsid w:val="00654424"/>
    <w:rsid w:val="00655318"/>
    <w:rsid w:val="0065597F"/>
    <w:rsid w:val="00657189"/>
    <w:rsid w:val="00657D94"/>
    <w:rsid w:val="00657F33"/>
    <w:rsid w:val="0066027B"/>
    <w:rsid w:val="00660AB1"/>
    <w:rsid w:val="00662715"/>
    <w:rsid w:val="00663966"/>
    <w:rsid w:val="00664950"/>
    <w:rsid w:val="006649EC"/>
    <w:rsid w:val="00665BA7"/>
    <w:rsid w:val="006666FE"/>
    <w:rsid w:val="006677FF"/>
    <w:rsid w:val="006701D9"/>
    <w:rsid w:val="006704F2"/>
    <w:rsid w:val="006726D8"/>
    <w:rsid w:val="00675D56"/>
    <w:rsid w:val="00677157"/>
    <w:rsid w:val="00677DA9"/>
    <w:rsid w:val="00680956"/>
    <w:rsid w:val="00681B56"/>
    <w:rsid w:val="006824C2"/>
    <w:rsid w:val="006828A6"/>
    <w:rsid w:val="00682EAB"/>
    <w:rsid w:val="00683220"/>
    <w:rsid w:val="00687FA0"/>
    <w:rsid w:val="006906E7"/>
    <w:rsid w:val="00691216"/>
    <w:rsid w:val="00692577"/>
    <w:rsid w:val="00692657"/>
    <w:rsid w:val="00693ACF"/>
    <w:rsid w:val="00693EA0"/>
    <w:rsid w:val="00695C3D"/>
    <w:rsid w:val="00696B40"/>
    <w:rsid w:val="006A0CE5"/>
    <w:rsid w:val="006A22C3"/>
    <w:rsid w:val="006A2ED2"/>
    <w:rsid w:val="006A35A9"/>
    <w:rsid w:val="006A3C11"/>
    <w:rsid w:val="006A4697"/>
    <w:rsid w:val="006A507A"/>
    <w:rsid w:val="006A67A9"/>
    <w:rsid w:val="006A7D74"/>
    <w:rsid w:val="006B04F9"/>
    <w:rsid w:val="006B0FFE"/>
    <w:rsid w:val="006B3A87"/>
    <w:rsid w:val="006B5C2F"/>
    <w:rsid w:val="006B664F"/>
    <w:rsid w:val="006B7010"/>
    <w:rsid w:val="006B7181"/>
    <w:rsid w:val="006C0E1F"/>
    <w:rsid w:val="006C193B"/>
    <w:rsid w:val="006C3095"/>
    <w:rsid w:val="006C5058"/>
    <w:rsid w:val="006C5068"/>
    <w:rsid w:val="006C6324"/>
    <w:rsid w:val="006C7657"/>
    <w:rsid w:val="006C79AF"/>
    <w:rsid w:val="006D016E"/>
    <w:rsid w:val="006D047F"/>
    <w:rsid w:val="006D05A3"/>
    <w:rsid w:val="006D2FE5"/>
    <w:rsid w:val="006D3A9F"/>
    <w:rsid w:val="006D3F93"/>
    <w:rsid w:val="006D46FA"/>
    <w:rsid w:val="006D7229"/>
    <w:rsid w:val="006E0752"/>
    <w:rsid w:val="006E1151"/>
    <w:rsid w:val="006E16B2"/>
    <w:rsid w:val="006E2734"/>
    <w:rsid w:val="006E29A1"/>
    <w:rsid w:val="006E3C0A"/>
    <w:rsid w:val="006E3C31"/>
    <w:rsid w:val="006E5104"/>
    <w:rsid w:val="006E58D3"/>
    <w:rsid w:val="006E6311"/>
    <w:rsid w:val="006E7A42"/>
    <w:rsid w:val="006F0146"/>
    <w:rsid w:val="006F0204"/>
    <w:rsid w:val="006F0A3D"/>
    <w:rsid w:val="006F15A7"/>
    <w:rsid w:val="006F3F60"/>
    <w:rsid w:val="006F500B"/>
    <w:rsid w:val="006F7286"/>
    <w:rsid w:val="00700609"/>
    <w:rsid w:val="00700ACD"/>
    <w:rsid w:val="007010F8"/>
    <w:rsid w:val="00702BF1"/>
    <w:rsid w:val="007036F7"/>
    <w:rsid w:val="00704B99"/>
    <w:rsid w:val="00705CF1"/>
    <w:rsid w:val="00707BD6"/>
    <w:rsid w:val="0071121D"/>
    <w:rsid w:val="00711999"/>
    <w:rsid w:val="007145FF"/>
    <w:rsid w:val="00715B2A"/>
    <w:rsid w:val="00715EEF"/>
    <w:rsid w:val="0072041C"/>
    <w:rsid w:val="00721C40"/>
    <w:rsid w:val="00723D8A"/>
    <w:rsid w:val="00723DD1"/>
    <w:rsid w:val="00726D6D"/>
    <w:rsid w:val="00727D41"/>
    <w:rsid w:val="007303F4"/>
    <w:rsid w:val="007307C7"/>
    <w:rsid w:val="00730D63"/>
    <w:rsid w:val="00730E42"/>
    <w:rsid w:val="0073249D"/>
    <w:rsid w:val="007330E8"/>
    <w:rsid w:val="007333FF"/>
    <w:rsid w:val="007335B4"/>
    <w:rsid w:val="00734235"/>
    <w:rsid w:val="0073740B"/>
    <w:rsid w:val="00737EBA"/>
    <w:rsid w:val="0074087D"/>
    <w:rsid w:val="0074129B"/>
    <w:rsid w:val="0074158D"/>
    <w:rsid w:val="00742319"/>
    <w:rsid w:val="0074361D"/>
    <w:rsid w:val="0074486C"/>
    <w:rsid w:val="007448FC"/>
    <w:rsid w:val="00744DF2"/>
    <w:rsid w:val="007450F1"/>
    <w:rsid w:val="0074590B"/>
    <w:rsid w:val="007468A2"/>
    <w:rsid w:val="007469A0"/>
    <w:rsid w:val="0075094F"/>
    <w:rsid w:val="00751515"/>
    <w:rsid w:val="0075183F"/>
    <w:rsid w:val="0075274F"/>
    <w:rsid w:val="00754553"/>
    <w:rsid w:val="007550D2"/>
    <w:rsid w:val="007555B7"/>
    <w:rsid w:val="00756A61"/>
    <w:rsid w:val="00760ED8"/>
    <w:rsid w:val="007626B7"/>
    <w:rsid w:val="007627C7"/>
    <w:rsid w:val="00764226"/>
    <w:rsid w:val="00764425"/>
    <w:rsid w:val="0076498D"/>
    <w:rsid w:val="00765D3E"/>
    <w:rsid w:val="00765F16"/>
    <w:rsid w:val="00766073"/>
    <w:rsid w:val="007661E5"/>
    <w:rsid w:val="007661F7"/>
    <w:rsid w:val="00766395"/>
    <w:rsid w:val="0076683B"/>
    <w:rsid w:val="00766AD6"/>
    <w:rsid w:val="00767AB5"/>
    <w:rsid w:val="00770E1E"/>
    <w:rsid w:val="00771FBC"/>
    <w:rsid w:val="007726F5"/>
    <w:rsid w:val="00772AA8"/>
    <w:rsid w:val="00773845"/>
    <w:rsid w:val="00773BCC"/>
    <w:rsid w:val="00773E99"/>
    <w:rsid w:val="00775475"/>
    <w:rsid w:val="00775DA0"/>
    <w:rsid w:val="00775FBB"/>
    <w:rsid w:val="007763C4"/>
    <w:rsid w:val="0078168D"/>
    <w:rsid w:val="0078176B"/>
    <w:rsid w:val="0078212B"/>
    <w:rsid w:val="0078271A"/>
    <w:rsid w:val="00783AA9"/>
    <w:rsid w:val="00783EC4"/>
    <w:rsid w:val="007842CD"/>
    <w:rsid w:val="00784DF6"/>
    <w:rsid w:val="00785232"/>
    <w:rsid w:val="0078569E"/>
    <w:rsid w:val="00785E4D"/>
    <w:rsid w:val="007867AA"/>
    <w:rsid w:val="00786858"/>
    <w:rsid w:val="00786994"/>
    <w:rsid w:val="0078769E"/>
    <w:rsid w:val="00787A21"/>
    <w:rsid w:val="007914B0"/>
    <w:rsid w:val="0079276F"/>
    <w:rsid w:val="00792B8F"/>
    <w:rsid w:val="00793299"/>
    <w:rsid w:val="00793BDF"/>
    <w:rsid w:val="00793FA8"/>
    <w:rsid w:val="00794BFC"/>
    <w:rsid w:val="00794E34"/>
    <w:rsid w:val="00795EC3"/>
    <w:rsid w:val="007A0DBD"/>
    <w:rsid w:val="007A1D1C"/>
    <w:rsid w:val="007A2C02"/>
    <w:rsid w:val="007A4295"/>
    <w:rsid w:val="007A4CCD"/>
    <w:rsid w:val="007A6793"/>
    <w:rsid w:val="007A6D47"/>
    <w:rsid w:val="007A7462"/>
    <w:rsid w:val="007A7FF0"/>
    <w:rsid w:val="007B0DC5"/>
    <w:rsid w:val="007B186C"/>
    <w:rsid w:val="007B1FE5"/>
    <w:rsid w:val="007B30B6"/>
    <w:rsid w:val="007B4291"/>
    <w:rsid w:val="007B6417"/>
    <w:rsid w:val="007B6B08"/>
    <w:rsid w:val="007C011D"/>
    <w:rsid w:val="007C01EA"/>
    <w:rsid w:val="007C07ED"/>
    <w:rsid w:val="007C103E"/>
    <w:rsid w:val="007C131B"/>
    <w:rsid w:val="007C1696"/>
    <w:rsid w:val="007C1E37"/>
    <w:rsid w:val="007C3ED0"/>
    <w:rsid w:val="007C4290"/>
    <w:rsid w:val="007C5971"/>
    <w:rsid w:val="007C714C"/>
    <w:rsid w:val="007C76F6"/>
    <w:rsid w:val="007D1D3B"/>
    <w:rsid w:val="007D23DB"/>
    <w:rsid w:val="007D3F11"/>
    <w:rsid w:val="007D5F14"/>
    <w:rsid w:val="007D5F21"/>
    <w:rsid w:val="007D61A9"/>
    <w:rsid w:val="007D6616"/>
    <w:rsid w:val="007D7B0A"/>
    <w:rsid w:val="007D7E20"/>
    <w:rsid w:val="007E0FF5"/>
    <w:rsid w:val="007E205C"/>
    <w:rsid w:val="007E3C2F"/>
    <w:rsid w:val="007E3F3D"/>
    <w:rsid w:val="007E459D"/>
    <w:rsid w:val="007E5229"/>
    <w:rsid w:val="007E554B"/>
    <w:rsid w:val="007E78D6"/>
    <w:rsid w:val="007F0E15"/>
    <w:rsid w:val="007F1CA8"/>
    <w:rsid w:val="007F3515"/>
    <w:rsid w:val="007F4ECE"/>
    <w:rsid w:val="007F54B9"/>
    <w:rsid w:val="007F56B4"/>
    <w:rsid w:val="007F571D"/>
    <w:rsid w:val="007F6377"/>
    <w:rsid w:val="007F69DF"/>
    <w:rsid w:val="007F6E63"/>
    <w:rsid w:val="007F7831"/>
    <w:rsid w:val="007F7C3D"/>
    <w:rsid w:val="00801316"/>
    <w:rsid w:val="008033A5"/>
    <w:rsid w:val="00804D6D"/>
    <w:rsid w:val="00805FB1"/>
    <w:rsid w:val="00806A76"/>
    <w:rsid w:val="00806C6C"/>
    <w:rsid w:val="0081024C"/>
    <w:rsid w:val="00810B26"/>
    <w:rsid w:val="00811968"/>
    <w:rsid w:val="00811C9D"/>
    <w:rsid w:val="008138B9"/>
    <w:rsid w:val="008144CC"/>
    <w:rsid w:val="00815C10"/>
    <w:rsid w:val="00815DFF"/>
    <w:rsid w:val="00816C80"/>
    <w:rsid w:val="00820B21"/>
    <w:rsid w:val="00831C83"/>
    <w:rsid w:val="008321E4"/>
    <w:rsid w:val="00832B74"/>
    <w:rsid w:val="00834E4C"/>
    <w:rsid w:val="008350EB"/>
    <w:rsid w:val="008364E6"/>
    <w:rsid w:val="00836E08"/>
    <w:rsid w:val="008376B5"/>
    <w:rsid w:val="00841BCD"/>
    <w:rsid w:val="0084346C"/>
    <w:rsid w:val="00843715"/>
    <w:rsid w:val="00843C83"/>
    <w:rsid w:val="0084420E"/>
    <w:rsid w:val="008466E4"/>
    <w:rsid w:val="00847993"/>
    <w:rsid w:val="00850546"/>
    <w:rsid w:val="00850790"/>
    <w:rsid w:val="00851A8E"/>
    <w:rsid w:val="0085206A"/>
    <w:rsid w:val="0085365B"/>
    <w:rsid w:val="00853C3F"/>
    <w:rsid w:val="00853FAF"/>
    <w:rsid w:val="008549D6"/>
    <w:rsid w:val="00854DF3"/>
    <w:rsid w:val="00855262"/>
    <w:rsid w:val="00856088"/>
    <w:rsid w:val="00861A60"/>
    <w:rsid w:val="008622E8"/>
    <w:rsid w:val="008623C8"/>
    <w:rsid w:val="008624B6"/>
    <w:rsid w:val="00862CDB"/>
    <w:rsid w:val="0086618B"/>
    <w:rsid w:val="00866415"/>
    <w:rsid w:val="008670B4"/>
    <w:rsid w:val="00870D86"/>
    <w:rsid w:val="00871F4C"/>
    <w:rsid w:val="00874144"/>
    <w:rsid w:val="008742B1"/>
    <w:rsid w:val="00875BA1"/>
    <w:rsid w:val="008765F9"/>
    <w:rsid w:val="00876EAB"/>
    <w:rsid w:val="008773BE"/>
    <w:rsid w:val="0088098A"/>
    <w:rsid w:val="00880DE0"/>
    <w:rsid w:val="00881170"/>
    <w:rsid w:val="008826C1"/>
    <w:rsid w:val="00882705"/>
    <w:rsid w:val="008835D4"/>
    <w:rsid w:val="008836BE"/>
    <w:rsid w:val="00883DFD"/>
    <w:rsid w:val="00884B95"/>
    <w:rsid w:val="00884BB3"/>
    <w:rsid w:val="00885123"/>
    <w:rsid w:val="008868CE"/>
    <w:rsid w:val="00886C4A"/>
    <w:rsid w:val="00886D52"/>
    <w:rsid w:val="00886FE7"/>
    <w:rsid w:val="008875DF"/>
    <w:rsid w:val="00887A9A"/>
    <w:rsid w:val="00887BD5"/>
    <w:rsid w:val="00890AD8"/>
    <w:rsid w:val="0089226B"/>
    <w:rsid w:val="008931BD"/>
    <w:rsid w:val="00893BA7"/>
    <w:rsid w:val="008944A1"/>
    <w:rsid w:val="008966FC"/>
    <w:rsid w:val="008969EB"/>
    <w:rsid w:val="00897C3E"/>
    <w:rsid w:val="00897DAC"/>
    <w:rsid w:val="008A0106"/>
    <w:rsid w:val="008A0FAB"/>
    <w:rsid w:val="008A1BF7"/>
    <w:rsid w:val="008A1F80"/>
    <w:rsid w:val="008A209F"/>
    <w:rsid w:val="008A22B1"/>
    <w:rsid w:val="008A2735"/>
    <w:rsid w:val="008A307D"/>
    <w:rsid w:val="008A3534"/>
    <w:rsid w:val="008A570A"/>
    <w:rsid w:val="008A5B0E"/>
    <w:rsid w:val="008A63CC"/>
    <w:rsid w:val="008A6E8D"/>
    <w:rsid w:val="008B07AC"/>
    <w:rsid w:val="008B0961"/>
    <w:rsid w:val="008B0EE3"/>
    <w:rsid w:val="008B15C7"/>
    <w:rsid w:val="008B229A"/>
    <w:rsid w:val="008B22BF"/>
    <w:rsid w:val="008B4655"/>
    <w:rsid w:val="008B4FFE"/>
    <w:rsid w:val="008B56B3"/>
    <w:rsid w:val="008B6364"/>
    <w:rsid w:val="008B66AC"/>
    <w:rsid w:val="008B738A"/>
    <w:rsid w:val="008B7DB6"/>
    <w:rsid w:val="008C0A17"/>
    <w:rsid w:val="008C0E69"/>
    <w:rsid w:val="008C2455"/>
    <w:rsid w:val="008C2951"/>
    <w:rsid w:val="008C2A52"/>
    <w:rsid w:val="008C3462"/>
    <w:rsid w:val="008C7825"/>
    <w:rsid w:val="008C7C07"/>
    <w:rsid w:val="008D01F8"/>
    <w:rsid w:val="008D053E"/>
    <w:rsid w:val="008D067A"/>
    <w:rsid w:val="008D1DC9"/>
    <w:rsid w:val="008D211F"/>
    <w:rsid w:val="008D3EC0"/>
    <w:rsid w:val="008D6BBE"/>
    <w:rsid w:val="008E1072"/>
    <w:rsid w:val="008E15E3"/>
    <w:rsid w:val="008E280D"/>
    <w:rsid w:val="008E3693"/>
    <w:rsid w:val="008E5B4D"/>
    <w:rsid w:val="008E63DE"/>
    <w:rsid w:val="008E7DED"/>
    <w:rsid w:val="008F0EED"/>
    <w:rsid w:val="008F3246"/>
    <w:rsid w:val="008F4902"/>
    <w:rsid w:val="008F4E3C"/>
    <w:rsid w:val="008F5180"/>
    <w:rsid w:val="00900192"/>
    <w:rsid w:val="0090091A"/>
    <w:rsid w:val="00902810"/>
    <w:rsid w:val="009042BD"/>
    <w:rsid w:val="0090703D"/>
    <w:rsid w:val="00907D73"/>
    <w:rsid w:val="00910541"/>
    <w:rsid w:val="00911884"/>
    <w:rsid w:val="00911A7E"/>
    <w:rsid w:val="00912160"/>
    <w:rsid w:val="00912691"/>
    <w:rsid w:val="00912F22"/>
    <w:rsid w:val="0091430C"/>
    <w:rsid w:val="00914DA9"/>
    <w:rsid w:val="00915037"/>
    <w:rsid w:val="0091718C"/>
    <w:rsid w:val="009173EE"/>
    <w:rsid w:val="00917D03"/>
    <w:rsid w:val="00917E63"/>
    <w:rsid w:val="009223E1"/>
    <w:rsid w:val="009224B6"/>
    <w:rsid w:val="00923BE1"/>
    <w:rsid w:val="00925DD5"/>
    <w:rsid w:val="00926962"/>
    <w:rsid w:val="00926A84"/>
    <w:rsid w:val="0092746F"/>
    <w:rsid w:val="00930AF5"/>
    <w:rsid w:val="009346D3"/>
    <w:rsid w:val="00934DCE"/>
    <w:rsid w:val="00936159"/>
    <w:rsid w:val="009361DC"/>
    <w:rsid w:val="00937780"/>
    <w:rsid w:val="009412B5"/>
    <w:rsid w:val="0094280C"/>
    <w:rsid w:val="009446D4"/>
    <w:rsid w:val="00946045"/>
    <w:rsid w:val="009524BE"/>
    <w:rsid w:val="009532B0"/>
    <w:rsid w:val="00953508"/>
    <w:rsid w:val="00953F65"/>
    <w:rsid w:val="009548C2"/>
    <w:rsid w:val="00954ACF"/>
    <w:rsid w:val="0095536E"/>
    <w:rsid w:val="00955C01"/>
    <w:rsid w:val="00955D7A"/>
    <w:rsid w:val="00960402"/>
    <w:rsid w:val="00960BBE"/>
    <w:rsid w:val="0096162A"/>
    <w:rsid w:val="009616FB"/>
    <w:rsid w:val="00961C48"/>
    <w:rsid w:val="00962ED2"/>
    <w:rsid w:val="00963C91"/>
    <w:rsid w:val="009646A2"/>
    <w:rsid w:val="00967219"/>
    <w:rsid w:val="009713C3"/>
    <w:rsid w:val="00972FEF"/>
    <w:rsid w:val="00973EF6"/>
    <w:rsid w:val="009758A1"/>
    <w:rsid w:val="00975DFA"/>
    <w:rsid w:val="00977E1D"/>
    <w:rsid w:val="00981790"/>
    <w:rsid w:val="00981E57"/>
    <w:rsid w:val="00982A37"/>
    <w:rsid w:val="00982CEC"/>
    <w:rsid w:val="009832FD"/>
    <w:rsid w:val="00983307"/>
    <w:rsid w:val="009839E1"/>
    <w:rsid w:val="0098471F"/>
    <w:rsid w:val="00985B05"/>
    <w:rsid w:val="00985EB2"/>
    <w:rsid w:val="0098689F"/>
    <w:rsid w:val="00986D68"/>
    <w:rsid w:val="00987DA6"/>
    <w:rsid w:val="00987FFE"/>
    <w:rsid w:val="00992529"/>
    <w:rsid w:val="00993069"/>
    <w:rsid w:val="00993B48"/>
    <w:rsid w:val="00994467"/>
    <w:rsid w:val="0099671A"/>
    <w:rsid w:val="00997A94"/>
    <w:rsid w:val="00997E4D"/>
    <w:rsid w:val="009A039C"/>
    <w:rsid w:val="009A1761"/>
    <w:rsid w:val="009A2641"/>
    <w:rsid w:val="009A2947"/>
    <w:rsid w:val="009A331A"/>
    <w:rsid w:val="009A3517"/>
    <w:rsid w:val="009A3D13"/>
    <w:rsid w:val="009A6260"/>
    <w:rsid w:val="009A69F7"/>
    <w:rsid w:val="009A7628"/>
    <w:rsid w:val="009B0573"/>
    <w:rsid w:val="009B1047"/>
    <w:rsid w:val="009B27C8"/>
    <w:rsid w:val="009B29C2"/>
    <w:rsid w:val="009B2F33"/>
    <w:rsid w:val="009B379C"/>
    <w:rsid w:val="009B4D4A"/>
    <w:rsid w:val="009B4E0F"/>
    <w:rsid w:val="009B7423"/>
    <w:rsid w:val="009B7B4B"/>
    <w:rsid w:val="009B7C21"/>
    <w:rsid w:val="009C0F1D"/>
    <w:rsid w:val="009C1640"/>
    <w:rsid w:val="009C1D0F"/>
    <w:rsid w:val="009C27E3"/>
    <w:rsid w:val="009C2AF6"/>
    <w:rsid w:val="009C4BE0"/>
    <w:rsid w:val="009C7362"/>
    <w:rsid w:val="009D0438"/>
    <w:rsid w:val="009D0453"/>
    <w:rsid w:val="009D1C7E"/>
    <w:rsid w:val="009D2ED9"/>
    <w:rsid w:val="009D598D"/>
    <w:rsid w:val="009D5FDC"/>
    <w:rsid w:val="009D7F89"/>
    <w:rsid w:val="009E1387"/>
    <w:rsid w:val="009E17C9"/>
    <w:rsid w:val="009E3B90"/>
    <w:rsid w:val="009E4447"/>
    <w:rsid w:val="009E55FF"/>
    <w:rsid w:val="009E5699"/>
    <w:rsid w:val="009E5A19"/>
    <w:rsid w:val="009E5ADC"/>
    <w:rsid w:val="009E60A3"/>
    <w:rsid w:val="009E6488"/>
    <w:rsid w:val="009E72FE"/>
    <w:rsid w:val="009F02E2"/>
    <w:rsid w:val="009F0ADB"/>
    <w:rsid w:val="009F2192"/>
    <w:rsid w:val="009F4DE1"/>
    <w:rsid w:val="009F6582"/>
    <w:rsid w:val="009F6AFC"/>
    <w:rsid w:val="009F7773"/>
    <w:rsid w:val="00A026FD"/>
    <w:rsid w:val="00A02C44"/>
    <w:rsid w:val="00A0391A"/>
    <w:rsid w:val="00A04992"/>
    <w:rsid w:val="00A04F2C"/>
    <w:rsid w:val="00A05F3C"/>
    <w:rsid w:val="00A05F6F"/>
    <w:rsid w:val="00A0667A"/>
    <w:rsid w:val="00A066CC"/>
    <w:rsid w:val="00A0716A"/>
    <w:rsid w:val="00A07AC3"/>
    <w:rsid w:val="00A07B2F"/>
    <w:rsid w:val="00A1015D"/>
    <w:rsid w:val="00A116CE"/>
    <w:rsid w:val="00A119B1"/>
    <w:rsid w:val="00A13C04"/>
    <w:rsid w:val="00A147AA"/>
    <w:rsid w:val="00A1550F"/>
    <w:rsid w:val="00A2049D"/>
    <w:rsid w:val="00A207B0"/>
    <w:rsid w:val="00A21D71"/>
    <w:rsid w:val="00A22B78"/>
    <w:rsid w:val="00A22F2B"/>
    <w:rsid w:val="00A231FD"/>
    <w:rsid w:val="00A2356C"/>
    <w:rsid w:val="00A2393C"/>
    <w:rsid w:val="00A24472"/>
    <w:rsid w:val="00A2454A"/>
    <w:rsid w:val="00A251F3"/>
    <w:rsid w:val="00A2584D"/>
    <w:rsid w:val="00A25AE5"/>
    <w:rsid w:val="00A26167"/>
    <w:rsid w:val="00A273D4"/>
    <w:rsid w:val="00A277F1"/>
    <w:rsid w:val="00A31130"/>
    <w:rsid w:val="00A334C1"/>
    <w:rsid w:val="00A34367"/>
    <w:rsid w:val="00A348F7"/>
    <w:rsid w:val="00A34D8D"/>
    <w:rsid w:val="00A34FF2"/>
    <w:rsid w:val="00A35DA5"/>
    <w:rsid w:val="00A37002"/>
    <w:rsid w:val="00A4021F"/>
    <w:rsid w:val="00A4120E"/>
    <w:rsid w:val="00A4355E"/>
    <w:rsid w:val="00A435F0"/>
    <w:rsid w:val="00A43A83"/>
    <w:rsid w:val="00A44628"/>
    <w:rsid w:val="00A44D7F"/>
    <w:rsid w:val="00A4674B"/>
    <w:rsid w:val="00A51342"/>
    <w:rsid w:val="00A52505"/>
    <w:rsid w:val="00A52AE7"/>
    <w:rsid w:val="00A535CC"/>
    <w:rsid w:val="00A54253"/>
    <w:rsid w:val="00A55EFD"/>
    <w:rsid w:val="00A56C1D"/>
    <w:rsid w:val="00A6022A"/>
    <w:rsid w:val="00A60309"/>
    <w:rsid w:val="00A6058D"/>
    <w:rsid w:val="00A61C36"/>
    <w:rsid w:val="00A62643"/>
    <w:rsid w:val="00A66A6C"/>
    <w:rsid w:val="00A6757B"/>
    <w:rsid w:val="00A70456"/>
    <w:rsid w:val="00A70C1A"/>
    <w:rsid w:val="00A70C56"/>
    <w:rsid w:val="00A719A3"/>
    <w:rsid w:val="00A7299D"/>
    <w:rsid w:val="00A72A1C"/>
    <w:rsid w:val="00A72DBC"/>
    <w:rsid w:val="00A73040"/>
    <w:rsid w:val="00A73A5F"/>
    <w:rsid w:val="00A73C4F"/>
    <w:rsid w:val="00A753A2"/>
    <w:rsid w:val="00A76785"/>
    <w:rsid w:val="00A769A3"/>
    <w:rsid w:val="00A76AF7"/>
    <w:rsid w:val="00A77471"/>
    <w:rsid w:val="00A774AD"/>
    <w:rsid w:val="00A77D92"/>
    <w:rsid w:val="00A80E68"/>
    <w:rsid w:val="00A810C7"/>
    <w:rsid w:val="00A811E0"/>
    <w:rsid w:val="00A816F0"/>
    <w:rsid w:val="00A83652"/>
    <w:rsid w:val="00A84C40"/>
    <w:rsid w:val="00A8513A"/>
    <w:rsid w:val="00A851B7"/>
    <w:rsid w:val="00A86B6F"/>
    <w:rsid w:val="00A87868"/>
    <w:rsid w:val="00A87BD1"/>
    <w:rsid w:val="00A87C93"/>
    <w:rsid w:val="00A90B43"/>
    <w:rsid w:val="00A91129"/>
    <w:rsid w:val="00A92BCD"/>
    <w:rsid w:val="00A941D3"/>
    <w:rsid w:val="00A94C2B"/>
    <w:rsid w:val="00A954D9"/>
    <w:rsid w:val="00A95FA1"/>
    <w:rsid w:val="00A96711"/>
    <w:rsid w:val="00A96A0C"/>
    <w:rsid w:val="00A96BC3"/>
    <w:rsid w:val="00AA1B0E"/>
    <w:rsid w:val="00AA2DE4"/>
    <w:rsid w:val="00AA300C"/>
    <w:rsid w:val="00AA3AA1"/>
    <w:rsid w:val="00AA3E1A"/>
    <w:rsid w:val="00AA47B6"/>
    <w:rsid w:val="00AA485E"/>
    <w:rsid w:val="00AA725A"/>
    <w:rsid w:val="00AB04DF"/>
    <w:rsid w:val="00AB1D0A"/>
    <w:rsid w:val="00AB3048"/>
    <w:rsid w:val="00AB3EE1"/>
    <w:rsid w:val="00AB406C"/>
    <w:rsid w:val="00AB41C4"/>
    <w:rsid w:val="00AB4C70"/>
    <w:rsid w:val="00AB753B"/>
    <w:rsid w:val="00AC14D9"/>
    <w:rsid w:val="00AC163B"/>
    <w:rsid w:val="00AC1C02"/>
    <w:rsid w:val="00AC3E37"/>
    <w:rsid w:val="00AC5CA7"/>
    <w:rsid w:val="00AC6058"/>
    <w:rsid w:val="00AC67E7"/>
    <w:rsid w:val="00AD140E"/>
    <w:rsid w:val="00AD1A26"/>
    <w:rsid w:val="00AD1AAA"/>
    <w:rsid w:val="00AD4008"/>
    <w:rsid w:val="00AD42C0"/>
    <w:rsid w:val="00AD5345"/>
    <w:rsid w:val="00AD555B"/>
    <w:rsid w:val="00AD5C4D"/>
    <w:rsid w:val="00AD63BA"/>
    <w:rsid w:val="00AD7002"/>
    <w:rsid w:val="00AD7DEB"/>
    <w:rsid w:val="00AE1B2D"/>
    <w:rsid w:val="00AE2BA5"/>
    <w:rsid w:val="00AE56B1"/>
    <w:rsid w:val="00AE5B8C"/>
    <w:rsid w:val="00AE5FFF"/>
    <w:rsid w:val="00AE61E8"/>
    <w:rsid w:val="00AE69BF"/>
    <w:rsid w:val="00AE6D09"/>
    <w:rsid w:val="00AE7035"/>
    <w:rsid w:val="00AF0813"/>
    <w:rsid w:val="00AF1460"/>
    <w:rsid w:val="00AF1AB3"/>
    <w:rsid w:val="00AF215A"/>
    <w:rsid w:val="00AF2D85"/>
    <w:rsid w:val="00AF3003"/>
    <w:rsid w:val="00AF308F"/>
    <w:rsid w:val="00AF3249"/>
    <w:rsid w:val="00AF3DFB"/>
    <w:rsid w:val="00AF46E6"/>
    <w:rsid w:val="00AF48A6"/>
    <w:rsid w:val="00AF5396"/>
    <w:rsid w:val="00AF6265"/>
    <w:rsid w:val="00AF71ED"/>
    <w:rsid w:val="00AF7A7C"/>
    <w:rsid w:val="00B008BB"/>
    <w:rsid w:val="00B00D65"/>
    <w:rsid w:val="00B01A01"/>
    <w:rsid w:val="00B01D46"/>
    <w:rsid w:val="00B01E6C"/>
    <w:rsid w:val="00B037D8"/>
    <w:rsid w:val="00B04218"/>
    <w:rsid w:val="00B0470A"/>
    <w:rsid w:val="00B055F8"/>
    <w:rsid w:val="00B05BD3"/>
    <w:rsid w:val="00B07CBC"/>
    <w:rsid w:val="00B07EF6"/>
    <w:rsid w:val="00B1027B"/>
    <w:rsid w:val="00B10C50"/>
    <w:rsid w:val="00B12205"/>
    <w:rsid w:val="00B12BBF"/>
    <w:rsid w:val="00B1583D"/>
    <w:rsid w:val="00B1596A"/>
    <w:rsid w:val="00B15A0B"/>
    <w:rsid w:val="00B1716B"/>
    <w:rsid w:val="00B214DE"/>
    <w:rsid w:val="00B2194C"/>
    <w:rsid w:val="00B21D18"/>
    <w:rsid w:val="00B231BB"/>
    <w:rsid w:val="00B243A3"/>
    <w:rsid w:val="00B2719E"/>
    <w:rsid w:val="00B328F2"/>
    <w:rsid w:val="00B347B6"/>
    <w:rsid w:val="00B35220"/>
    <w:rsid w:val="00B35ACD"/>
    <w:rsid w:val="00B3664B"/>
    <w:rsid w:val="00B37292"/>
    <w:rsid w:val="00B408B6"/>
    <w:rsid w:val="00B44920"/>
    <w:rsid w:val="00B45061"/>
    <w:rsid w:val="00B45270"/>
    <w:rsid w:val="00B45394"/>
    <w:rsid w:val="00B45465"/>
    <w:rsid w:val="00B46264"/>
    <w:rsid w:val="00B51554"/>
    <w:rsid w:val="00B516E1"/>
    <w:rsid w:val="00B51C9F"/>
    <w:rsid w:val="00B5269A"/>
    <w:rsid w:val="00B542DA"/>
    <w:rsid w:val="00B54EFB"/>
    <w:rsid w:val="00B55277"/>
    <w:rsid w:val="00B55FF8"/>
    <w:rsid w:val="00B56120"/>
    <w:rsid w:val="00B57863"/>
    <w:rsid w:val="00B57BB3"/>
    <w:rsid w:val="00B57FD5"/>
    <w:rsid w:val="00B602A2"/>
    <w:rsid w:val="00B606D3"/>
    <w:rsid w:val="00B6163B"/>
    <w:rsid w:val="00B63974"/>
    <w:rsid w:val="00B64ABB"/>
    <w:rsid w:val="00B65A0D"/>
    <w:rsid w:val="00B66656"/>
    <w:rsid w:val="00B67458"/>
    <w:rsid w:val="00B70530"/>
    <w:rsid w:val="00B707A9"/>
    <w:rsid w:val="00B70FF9"/>
    <w:rsid w:val="00B735C2"/>
    <w:rsid w:val="00B73862"/>
    <w:rsid w:val="00B739F9"/>
    <w:rsid w:val="00B73B2B"/>
    <w:rsid w:val="00B73F43"/>
    <w:rsid w:val="00B75F3D"/>
    <w:rsid w:val="00B77877"/>
    <w:rsid w:val="00B77D59"/>
    <w:rsid w:val="00B81C11"/>
    <w:rsid w:val="00B823CA"/>
    <w:rsid w:val="00B841EF"/>
    <w:rsid w:val="00B861DF"/>
    <w:rsid w:val="00B87812"/>
    <w:rsid w:val="00B901DB"/>
    <w:rsid w:val="00B90AF1"/>
    <w:rsid w:val="00B90FA8"/>
    <w:rsid w:val="00B91E51"/>
    <w:rsid w:val="00B930F9"/>
    <w:rsid w:val="00B94DF0"/>
    <w:rsid w:val="00B953C7"/>
    <w:rsid w:val="00B95AB1"/>
    <w:rsid w:val="00B972EA"/>
    <w:rsid w:val="00B97711"/>
    <w:rsid w:val="00B979FE"/>
    <w:rsid w:val="00B97BFC"/>
    <w:rsid w:val="00BA09F0"/>
    <w:rsid w:val="00BA12D3"/>
    <w:rsid w:val="00BA2414"/>
    <w:rsid w:val="00BA4229"/>
    <w:rsid w:val="00BA4F40"/>
    <w:rsid w:val="00BA59FE"/>
    <w:rsid w:val="00BA5FC1"/>
    <w:rsid w:val="00BA6898"/>
    <w:rsid w:val="00BA6B66"/>
    <w:rsid w:val="00BA6E48"/>
    <w:rsid w:val="00BA6EA1"/>
    <w:rsid w:val="00BA799A"/>
    <w:rsid w:val="00BB3239"/>
    <w:rsid w:val="00BB35F2"/>
    <w:rsid w:val="00BB4CED"/>
    <w:rsid w:val="00BB5DED"/>
    <w:rsid w:val="00BB6554"/>
    <w:rsid w:val="00BB663E"/>
    <w:rsid w:val="00BB669F"/>
    <w:rsid w:val="00BB6968"/>
    <w:rsid w:val="00BB6BCB"/>
    <w:rsid w:val="00BB6F1E"/>
    <w:rsid w:val="00BC3116"/>
    <w:rsid w:val="00BC313A"/>
    <w:rsid w:val="00BC56FD"/>
    <w:rsid w:val="00BC6667"/>
    <w:rsid w:val="00BC6799"/>
    <w:rsid w:val="00BC78EE"/>
    <w:rsid w:val="00BD34D9"/>
    <w:rsid w:val="00BD3D48"/>
    <w:rsid w:val="00BD46CC"/>
    <w:rsid w:val="00BD59D1"/>
    <w:rsid w:val="00BD6BAF"/>
    <w:rsid w:val="00BD71ED"/>
    <w:rsid w:val="00BD73EB"/>
    <w:rsid w:val="00BE06F1"/>
    <w:rsid w:val="00BE0AF6"/>
    <w:rsid w:val="00BE183B"/>
    <w:rsid w:val="00BE1F03"/>
    <w:rsid w:val="00BE258A"/>
    <w:rsid w:val="00BE2A08"/>
    <w:rsid w:val="00BE2FE3"/>
    <w:rsid w:val="00BE40D2"/>
    <w:rsid w:val="00BE58A7"/>
    <w:rsid w:val="00BE6445"/>
    <w:rsid w:val="00BE7496"/>
    <w:rsid w:val="00BF100E"/>
    <w:rsid w:val="00BF20AC"/>
    <w:rsid w:val="00BF2218"/>
    <w:rsid w:val="00BF24AD"/>
    <w:rsid w:val="00BF2E4B"/>
    <w:rsid w:val="00BF2F99"/>
    <w:rsid w:val="00BF373C"/>
    <w:rsid w:val="00BF735C"/>
    <w:rsid w:val="00C02D7D"/>
    <w:rsid w:val="00C03820"/>
    <w:rsid w:val="00C04043"/>
    <w:rsid w:val="00C0426B"/>
    <w:rsid w:val="00C045DF"/>
    <w:rsid w:val="00C04708"/>
    <w:rsid w:val="00C04C5E"/>
    <w:rsid w:val="00C05A6D"/>
    <w:rsid w:val="00C07538"/>
    <w:rsid w:val="00C11A7E"/>
    <w:rsid w:val="00C128AD"/>
    <w:rsid w:val="00C137CA"/>
    <w:rsid w:val="00C15365"/>
    <w:rsid w:val="00C15E63"/>
    <w:rsid w:val="00C17A84"/>
    <w:rsid w:val="00C21454"/>
    <w:rsid w:val="00C21545"/>
    <w:rsid w:val="00C21BB6"/>
    <w:rsid w:val="00C22758"/>
    <w:rsid w:val="00C22EAA"/>
    <w:rsid w:val="00C23C55"/>
    <w:rsid w:val="00C25DCA"/>
    <w:rsid w:val="00C26D43"/>
    <w:rsid w:val="00C2745B"/>
    <w:rsid w:val="00C27AA7"/>
    <w:rsid w:val="00C30100"/>
    <w:rsid w:val="00C32D7C"/>
    <w:rsid w:val="00C33C9D"/>
    <w:rsid w:val="00C36A4B"/>
    <w:rsid w:val="00C36BDF"/>
    <w:rsid w:val="00C40E59"/>
    <w:rsid w:val="00C416A1"/>
    <w:rsid w:val="00C43EE6"/>
    <w:rsid w:val="00C45AF2"/>
    <w:rsid w:val="00C45E7D"/>
    <w:rsid w:val="00C46548"/>
    <w:rsid w:val="00C5178C"/>
    <w:rsid w:val="00C51F33"/>
    <w:rsid w:val="00C539E6"/>
    <w:rsid w:val="00C53E90"/>
    <w:rsid w:val="00C54AEA"/>
    <w:rsid w:val="00C54C7F"/>
    <w:rsid w:val="00C55A9F"/>
    <w:rsid w:val="00C566DE"/>
    <w:rsid w:val="00C56AE9"/>
    <w:rsid w:val="00C56BB0"/>
    <w:rsid w:val="00C56C29"/>
    <w:rsid w:val="00C574D5"/>
    <w:rsid w:val="00C576DD"/>
    <w:rsid w:val="00C60F0C"/>
    <w:rsid w:val="00C61AAA"/>
    <w:rsid w:val="00C61C1D"/>
    <w:rsid w:val="00C61DA8"/>
    <w:rsid w:val="00C62234"/>
    <w:rsid w:val="00C6227C"/>
    <w:rsid w:val="00C627FE"/>
    <w:rsid w:val="00C62937"/>
    <w:rsid w:val="00C62F49"/>
    <w:rsid w:val="00C635DD"/>
    <w:rsid w:val="00C64B0B"/>
    <w:rsid w:val="00C66029"/>
    <w:rsid w:val="00C674C3"/>
    <w:rsid w:val="00C71454"/>
    <w:rsid w:val="00C71AE5"/>
    <w:rsid w:val="00C72857"/>
    <w:rsid w:val="00C730F3"/>
    <w:rsid w:val="00C73236"/>
    <w:rsid w:val="00C7386A"/>
    <w:rsid w:val="00C73F32"/>
    <w:rsid w:val="00C74958"/>
    <w:rsid w:val="00C771B5"/>
    <w:rsid w:val="00C813F3"/>
    <w:rsid w:val="00C81801"/>
    <w:rsid w:val="00C81FD5"/>
    <w:rsid w:val="00C82D74"/>
    <w:rsid w:val="00C83915"/>
    <w:rsid w:val="00C83E12"/>
    <w:rsid w:val="00C851FF"/>
    <w:rsid w:val="00C85778"/>
    <w:rsid w:val="00C85DE0"/>
    <w:rsid w:val="00C86D7D"/>
    <w:rsid w:val="00C870AA"/>
    <w:rsid w:val="00C87462"/>
    <w:rsid w:val="00C9005B"/>
    <w:rsid w:val="00C9125E"/>
    <w:rsid w:val="00C912FB"/>
    <w:rsid w:val="00C915BB"/>
    <w:rsid w:val="00C91A04"/>
    <w:rsid w:val="00C923AF"/>
    <w:rsid w:val="00C943B9"/>
    <w:rsid w:val="00C96D32"/>
    <w:rsid w:val="00C97D68"/>
    <w:rsid w:val="00CA0144"/>
    <w:rsid w:val="00CA180C"/>
    <w:rsid w:val="00CA1AD0"/>
    <w:rsid w:val="00CA20E7"/>
    <w:rsid w:val="00CA2503"/>
    <w:rsid w:val="00CA27C5"/>
    <w:rsid w:val="00CA3575"/>
    <w:rsid w:val="00CA3A61"/>
    <w:rsid w:val="00CA4B08"/>
    <w:rsid w:val="00CA4B41"/>
    <w:rsid w:val="00CA4DA6"/>
    <w:rsid w:val="00CA5348"/>
    <w:rsid w:val="00CA5E14"/>
    <w:rsid w:val="00CA610D"/>
    <w:rsid w:val="00CA62EC"/>
    <w:rsid w:val="00CA749C"/>
    <w:rsid w:val="00CB00AF"/>
    <w:rsid w:val="00CB22B2"/>
    <w:rsid w:val="00CB31EF"/>
    <w:rsid w:val="00CB387B"/>
    <w:rsid w:val="00CB4A9A"/>
    <w:rsid w:val="00CB6236"/>
    <w:rsid w:val="00CB769D"/>
    <w:rsid w:val="00CB78C6"/>
    <w:rsid w:val="00CC0103"/>
    <w:rsid w:val="00CC0BBD"/>
    <w:rsid w:val="00CC1203"/>
    <w:rsid w:val="00CC2212"/>
    <w:rsid w:val="00CC270A"/>
    <w:rsid w:val="00CC3EE2"/>
    <w:rsid w:val="00CC4439"/>
    <w:rsid w:val="00CC5290"/>
    <w:rsid w:val="00CC5E04"/>
    <w:rsid w:val="00CD0524"/>
    <w:rsid w:val="00CD06FF"/>
    <w:rsid w:val="00CD07A1"/>
    <w:rsid w:val="00CD24C5"/>
    <w:rsid w:val="00CD2933"/>
    <w:rsid w:val="00CD34FB"/>
    <w:rsid w:val="00CD3D2D"/>
    <w:rsid w:val="00CD5EB1"/>
    <w:rsid w:val="00CD5F5B"/>
    <w:rsid w:val="00CD6EF7"/>
    <w:rsid w:val="00CD7492"/>
    <w:rsid w:val="00CE0448"/>
    <w:rsid w:val="00CE1242"/>
    <w:rsid w:val="00CE1D76"/>
    <w:rsid w:val="00CE231A"/>
    <w:rsid w:val="00CE2DBC"/>
    <w:rsid w:val="00CE3169"/>
    <w:rsid w:val="00CE3A6B"/>
    <w:rsid w:val="00CE464B"/>
    <w:rsid w:val="00CE478D"/>
    <w:rsid w:val="00CE4E66"/>
    <w:rsid w:val="00CE78B6"/>
    <w:rsid w:val="00CF06D0"/>
    <w:rsid w:val="00CF0F54"/>
    <w:rsid w:val="00CF39A2"/>
    <w:rsid w:val="00CF43F1"/>
    <w:rsid w:val="00CF44C8"/>
    <w:rsid w:val="00CF4657"/>
    <w:rsid w:val="00CF4B7E"/>
    <w:rsid w:val="00CF6809"/>
    <w:rsid w:val="00CF6ECB"/>
    <w:rsid w:val="00CF7982"/>
    <w:rsid w:val="00CF7A22"/>
    <w:rsid w:val="00D00211"/>
    <w:rsid w:val="00D00B6D"/>
    <w:rsid w:val="00D02717"/>
    <w:rsid w:val="00D05D0A"/>
    <w:rsid w:val="00D06309"/>
    <w:rsid w:val="00D06F6E"/>
    <w:rsid w:val="00D10CCB"/>
    <w:rsid w:val="00D126E1"/>
    <w:rsid w:val="00D1721C"/>
    <w:rsid w:val="00D178B4"/>
    <w:rsid w:val="00D17D89"/>
    <w:rsid w:val="00D20159"/>
    <w:rsid w:val="00D219CB"/>
    <w:rsid w:val="00D21E26"/>
    <w:rsid w:val="00D2279A"/>
    <w:rsid w:val="00D22C2C"/>
    <w:rsid w:val="00D22D36"/>
    <w:rsid w:val="00D22F7C"/>
    <w:rsid w:val="00D23917"/>
    <w:rsid w:val="00D23F93"/>
    <w:rsid w:val="00D23F9B"/>
    <w:rsid w:val="00D2776B"/>
    <w:rsid w:val="00D27D88"/>
    <w:rsid w:val="00D325EF"/>
    <w:rsid w:val="00D32C9B"/>
    <w:rsid w:val="00D3326D"/>
    <w:rsid w:val="00D340DE"/>
    <w:rsid w:val="00D34C17"/>
    <w:rsid w:val="00D34C9D"/>
    <w:rsid w:val="00D34CCC"/>
    <w:rsid w:val="00D351EA"/>
    <w:rsid w:val="00D40288"/>
    <w:rsid w:val="00D41170"/>
    <w:rsid w:val="00D42E5A"/>
    <w:rsid w:val="00D42E89"/>
    <w:rsid w:val="00D43403"/>
    <w:rsid w:val="00D4395D"/>
    <w:rsid w:val="00D46C0F"/>
    <w:rsid w:val="00D46CF6"/>
    <w:rsid w:val="00D47442"/>
    <w:rsid w:val="00D479FD"/>
    <w:rsid w:val="00D5270B"/>
    <w:rsid w:val="00D55560"/>
    <w:rsid w:val="00D55814"/>
    <w:rsid w:val="00D578B0"/>
    <w:rsid w:val="00D60AA6"/>
    <w:rsid w:val="00D61658"/>
    <w:rsid w:val="00D61B30"/>
    <w:rsid w:val="00D62E71"/>
    <w:rsid w:val="00D6430D"/>
    <w:rsid w:val="00D6433E"/>
    <w:rsid w:val="00D658B7"/>
    <w:rsid w:val="00D65DB8"/>
    <w:rsid w:val="00D65FBE"/>
    <w:rsid w:val="00D66188"/>
    <w:rsid w:val="00D6749E"/>
    <w:rsid w:val="00D674DF"/>
    <w:rsid w:val="00D71141"/>
    <w:rsid w:val="00D717CA"/>
    <w:rsid w:val="00D7218A"/>
    <w:rsid w:val="00D72323"/>
    <w:rsid w:val="00D727EB"/>
    <w:rsid w:val="00D727F7"/>
    <w:rsid w:val="00D72B88"/>
    <w:rsid w:val="00D731F6"/>
    <w:rsid w:val="00D739F5"/>
    <w:rsid w:val="00D740CA"/>
    <w:rsid w:val="00D74E0B"/>
    <w:rsid w:val="00D76D9D"/>
    <w:rsid w:val="00D779EA"/>
    <w:rsid w:val="00D80DC9"/>
    <w:rsid w:val="00D81713"/>
    <w:rsid w:val="00D82FBD"/>
    <w:rsid w:val="00D8408E"/>
    <w:rsid w:val="00D84388"/>
    <w:rsid w:val="00D8468C"/>
    <w:rsid w:val="00D84E4D"/>
    <w:rsid w:val="00D85728"/>
    <w:rsid w:val="00D85F89"/>
    <w:rsid w:val="00D8627E"/>
    <w:rsid w:val="00D8683E"/>
    <w:rsid w:val="00D86B7F"/>
    <w:rsid w:val="00D90576"/>
    <w:rsid w:val="00D9103D"/>
    <w:rsid w:val="00D911AC"/>
    <w:rsid w:val="00D9125A"/>
    <w:rsid w:val="00D92708"/>
    <w:rsid w:val="00D92B53"/>
    <w:rsid w:val="00D93381"/>
    <w:rsid w:val="00D9450D"/>
    <w:rsid w:val="00D94F10"/>
    <w:rsid w:val="00D95481"/>
    <w:rsid w:val="00D96EB5"/>
    <w:rsid w:val="00D972EC"/>
    <w:rsid w:val="00DA1582"/>
    <w:rsid w:val="00DA208E"/>
    <w:rsid w:val="00DA21F7"/>
    <w:rsid w:val="00DA27CC"/>
    <w:rsid w:val="00DA40E3"/>
    <w:rsid w:val="00DA4963"/>
    <w:rsid w:val="00DA5618"/>
    <w:rsid w:val="00DA56DC"/>
    <w:rsid w:val="00DB0A3F"/>
    <w:rsid w:val="00DB1CEC"/>
    <w:rsid w:val="00DB1DA6"/>
    <w:rsid w:val="00DB34DD"/>
    <w:rsid w:val="00DB3CCC"/>
    <w:rsid w:val="00DB7B8C"/>
    <w:rsid w:val="00DB7D5A"/>
    <w:rsid w:val="00DC0248"/>
    <w:rsid w:val="00DC1D65"/>
    <w:rsid w:val="00DC257C"/>
    <w:rsid w:val="00DC2D4E"/>
    <w:rsid w:val="00DC34FB"/>
    <w:rsid w:val="00DC47D4"/>
    <w:rsid w:val="00DC6269"/>
    <w:rsid w:val="00DC6E08"/>
    <w:rsid w:val="00DC7A13"/>
    <w:rsid w:val="00DD0428"/>
    <w:rsid w:val="00DD16E3"/>
    <w:rsid w:val="00DD309F"/>
    <w:rsid w:val="00DD3265"/>
    <w:rsid w:val="00DD3AD4"/>
    <w:rsid w:val="00DD3F43"/>
    <w:rsid w:val="00DD49C2"/>
    <w:rsid w:val="00DD53F8"/>
    <w:rsid w:val="00DD5C35"/>
    <w:rsid w:val="00DD7107"/>
    <w:rsid w:val="00DD7569"/>
    <w:rsid w:val="00DE07AC"/>
    <w:rsid w:val="00DE1FBB"/>
    <w:rsid w:val="00DE2F8B"/>
    <w:rsid w:val="00DE378C"/>
    <w:rsid w:val="00DE5936"/>
    <w:rsid w:val="00DE5A39"/>
    <w:rsid w:val="00DE5C29"/>
    <w:rsid w:val="00DE6F38"/>
    <w:rsid w:val="00DF217B"/>
    <w:rsid w:val="00DF2997"/>
    <w:rsid w:val="00DF51B3"/>
    <w:rsid w:val="00DF68BF"/>
    <w:rsid w:val="00E011E4"/>
    <w:rsid w:val="00E014A4"/>
    <w:rsid w:val="00E014D7"/>
    <w:rsid w:val="00E02B0A"/>
    <w:rsid w:val="00E0414F"/>
    <w:rsid w:val="00E05CF0"/>
    <w:rsid w:val="00E06033"/>
    <w:rsid w:val="00E068B6"/>
    <w:rsid w:val="00E06B8A"/>
    <w:rsid w:val="00E07F65"/>
    <w:rsid w:val="00E10419"/>
    <w:rsid w:val="00E10BC4"/>
    <w:rsid w:val="00E11236"/>
    <w:rsid w:val="00E11E53"/>
    <w:rsid w:val="00E12E14"/>
    <w:rsid w:val="00E13065"/>
    <w:rsid w:val="00E13394"/>
    <w:rsid w:val="00E133CA"/>
    <w:rsid w:val="00E13A34"/>
    <w:rsid w:val="00E1415D"/>
    <w:rsid w:val="00E1476B"/>
    <w:rsid w:val="00E14995"/>
    <w:rsid w:val="00E149B5"/>
    <w:rsid w:val="00E14B94"/>
    <w:rsid w:val="00E14BB9"/>
    <w:rsid w:val="00E151DD"/>
    <w:rsid w:val="00E15B85"/>
    <w:rsid w:val="00E160A4"/>
    <w:rsid w:val="00E16366"/>
    <w:rsid w:val="00E16588"/>
    <w:rsid w:val="00E17F2F"/>
    <w:rsid w:val="00E2077B"/>
    <w:rsid w:val="00E20ECF"/>
    <w:rsid w:val="00E212C3"/>
    <w:rsid w:val="00E232F7"/>
    <w:rsid w:val="00E247F9"/>
    <w:rsid w:val="00E250FE"/>
    <w:rsid w:val="00E2563B"/>
    <w:rsid w:val="00E27DB5"/>
    <w:rsid w:val="00E3038B"/>
    <w:rsid w:val="00E307F4"/>
    <w:rsid w:val="00E30EEE"/>
    <w:rsid w:val="00E31381"/>
    <w:rsid w:val="00E31BE5"/>
    <w:rsid w:val="00E323E9"/>
    <w:rsid w:val="00E32C49"/>
    <w:rsid w:val="00E33C1B"/>
    <w:rsid w:val="00E34018"/>
    <w:rsid w:val="00E3437A"/>
    <w:rsid w:val="00E344E2"/>
    <w:rsid w:val="00E357E3"/>
    <w:rsid w:val="00E36E2A"/>
    <w:rsid w:val="00E37AF2"/>
    <w:rsid w:val="00E40983"/>
    <w:rsid w:val="00E415C6"/>
    <w:rsid w:val="00E42419"/>
    <w:rsid w:val="00E437D2"/>
    <w:rsid w:val="00E44BA0"/>
    <w:rsid w:val="00E45E93"/>
    <w:rsid w:val="00E509EE"/>
    <w:rsid w:val="00E51435"/>
    <w:rsid w:val="00E53368"/>
    <w:rsid w:val="00E5351D"/>
    <w:rsid w:val="00E53D47"/>
    <w:rsid w:val="00E55751"/>
    <w:rsid w:val="00E56480"/>
    <w:rsid w:val="00E56ADF"/>
    <w:rsid w:val="00E57474"/>
    <w:rsid w:val="00E57829"/>
    <w:rsid w:val="00E6058B"/>
    <w:rsid w:val="00E62114"/>
    <w:rsid w:val="00E62B4C"/>
    <w:rsid w:val="00E62F39"/>
    <w:rsid w:val="00E63283"/>
    <w:rsid w:val="00E63D06"/>
    <w:rsid w:val="00E64BC5"/>
    <w:rsid w:val="00E66A47"/>
    <w:rsid w:val="00E66C75"/>
    <w:rsid w:val="00E71B94"/>
    <w:rsid w:val="00E72294"/>
    <w:rsid w:val="00E75697"/>
    <w:rsid w:val="00E80B80"/>
    <w:rsid w:val="00E86BE1"/>
    <w:rsid w:val="00E86D0C"/>
    <w:rsid w:val="00E8786C"/>
    <w:rsid w:val="00E90772"/>
    <w:rsid w:val="00E90E63"/>
    <w:rsid w:val="00E91036"/>
    <w:rsid w:val="00E9259D"/>
    <w:rsid w:val="00E92D40"/>
    <w:rsid w:val="00E944A7"/>
    <w:rsid w:val="00E9461E"/>
    <w:rsid w:val="00E95968"/>
    <w:rsid w:val="00E97248"/>
    <w:rsid w:val="00E9769D"/>
    <w:rsid w:val="00E97ADB"/>
    <w:rsid w:val="00EA0145"/>
    <w:rsid w:val="00EA0BFE"/>
    <w:rsid w:val="00EA2311"/>
    <w:rsid w:val="00EA245B"/>
    <w:rsid w:val="00EA29EA"/>
    <w:rsid w:val="00EA2E9C"/>
    <w:rsid w:val="00EA3153"/>
    <w:rsid w:val="00EA382E"/>
    <w:rsid w:val="00EA50BA"/>
    <w:rsid w:val="00EA58C9"/>
    <w:rsid w:val="00EB0B53"/>
    <w:rsid w:val="00EB176B"/>
    <w:rsid w:val="00EB1954"/>
    <w:rsid w:val="00EB230D"/>
    <w:rsid w:val="00EB5361"/>
    <w:rsid w:val="00EB773F"/>
    <w:rsid w:val="00EB77B3"/>
    <w:rsid w:val="00EC6AC1"/>
    <w:rsid w:val="00EC7BC3"/>
    <w:rsid w:val="00EC7E7C"/>
    <w:rsid w:val="00EC7F20"/>
    <w:rsid w:val="00ED1568"/>
    <w:rsid w:val="00ED18DB"/>
    <w:rsid w:val="00ED2335"/>
    <w:rsid w:val="00ED48BE"/>
    <w:rsid w:val="00ED4C5A"/>
    <w:rsid w:val="00ED6305"/>
    <w:rsid w:val="00ED7600"/>
    <w:rsid w:val="00ED7C5F"/>
    <w:rsid w:val="00EE14AF"/>
    <w:rsid w:val="00EE462E"/>
    <w:rsid w:val="00EE46E4"/>
    <w:rsid w:val="00EE4C29"/>
    <w:rsid w:val="00EE7EC9"/>
    <w:rsid w:val="00EF03D2"/>
    <w:rsid w:val="00EF2108"/>
    <w:rsid w:val="00EF34BA"/>
    <w:rsid w:val="00EF6073"/>
    <w:rsid w:val="00EF68ED"/>
    <w:rsid w:val="00EF698B"/>
    <w:rsid w:val="00EF6FD1"/>
    <w:rsid w:val="00EF7A43"/>
    <w:rsid w:val="00F001C0"/>
    <w:rsid w:val="00F00758"/>
    <w:rsid w:val="00F011AD"/>
    <w:rsid w:val="00F0322E"/>
    <w:rsid w:val="00F035E0"/>
    <w:rsid w:val="00F03BA5"/>
    <w:rsid w:val="00F04097"/>
    <w:rsid w:val="00F06E0E"/>
    <w:rsid w:val="00F070A3"/>
    <w:rsid w:val="00F07336"/>
    <w:rsid w:val="00F0757D"/>
    <w:rsid w:val="00F10F40"/>
    <w:rsid w:val="00F1176B"/>
    <w:rsid w:val="00F12339"/>
    <w:rsid w:val="00F1362C"/>
    <w:rsid w:val="00F13BD7"/>
    <w:rsid w:val="00F213FB"/>
    <w:rsid w:val="00F22FD7"/>
    <w:rsid w:val="00F23B9D"/>
    <w:rsid w:val="00F257C9"/>
    <w:rsid w:val="00F25BBB"/>
    <w:rsid w:val="00F27EAE"/>
    <w:rsid w:val="00F30757"/>
    <w:rsid w:val="00F31654"/>
    <w:rsid w:val="00F31BA5"/>
    <w:rsid w:val="00F31FE6"/>
    <w:rsid w:val="00F3233F"/>
    <w:rsid w:val="00F335C9"/>
    <w:rsid w:val="00F336CA"/>
    <w:rsid w:val="00F3372D"/>
    <w:rsid w:val="00F33828"/>
    <w:rsid w:val="00F36568"/>
    <w:rsid w:val="00F37722"/>
    <w:rsid w:val="00F4004C"/>
    <w:rsid w:val="00F414F1"/>
    <w:rsid w:val="00F41639"/>
    <w:rsid w:val="00F418CC"/>
    <w:rsid w:val="00F41956"/>
    <w:rsid w:val="00F4237E"/>
    <w:rsid w:val="00F426A6"/>
    <w:rsid w:val="00F4274C"/>
    <w:rsid w:val="00F42D52"/>
    <w:rsid w:val="00F436C2"/>
    <w:rsid w:val="00F436D1"/>
    <w:rsid w:val="00F4371F"/>
    <w:rsid w:val="00F43E02"/>
    <w:rsid w:val="00F45017"/>
    <w:rsid w:val="00F45D8D"/>
    <w:rsid w:val="00F45F3E"/>
    <w:rsid w:val="00F508B8"/>
    <w:rsid w:val="00F51080"/>
    <w:rsid w:val="00F517D0"/>
    <w:rsid w:val="00F523EA"/>
    <w:rsid w:val="00F528BC"/>
    <w:rsid w:val="00F52B4C"/>
    <w:rsid w:val="00F52D58"/>
    <w:rsid w:val="00F53BE0"/>
    <w:rsid w:val="00F53ED6"/>
    <w:rsid w:val="00F56001"/>
    <w:rsid w:val="00F57160"/>
    <w:rsid w:val="00F5799E"/>
    <w:rsid w:val="00F60020"/>
    <w:rsid w:val="00F60792"/>
    <w:rsid w:val="00F62901"/>
    <w:rsid w:val="00F63801"/>
    <w:rsid w:val="00F640A3"/>
    <w:rsid w:val="00F6416A"/>
    <w:rsid w:val="00F653A9"/>
    <w:rsid w:val="00F65B4F"/>
    <w:rsid w:val="00F66AFC"/>
    <w:rsid w:val="00F674AC"/>
    <w:rsid w:val="00F70DCD"/>
    <w:rsid w:val="00F711A8"/>
    <w:rsid w:val="00F7205F"/>
    <w:rsid w:val="00F72CB1"/>
    <w:rsid w:val="00F730A6"/>
    <w:rsid w:val="00F746C5"/>
    <w:rsid w:val="00F7523D"/>
    <w:rsid w:val="00F76420"/>
    <w:rsid w:val="00F765D1"/>
    <w:rsid w:val="00F768D0"/>
    <w:rsid w:val="00F768EF"/>
    <w:rsid w:val="00F81C04"/>
    <w:rsid w:val="00F81F41"/>
    <w:rsid w:val="00F8215E"/>
    <w:rsid w:val="00F824F5"/>
    <w:rsid w:val="00F82BB7"/>
    <w:rsid w:val="00F83A5A"/>
    <w:rsid w:val="00F8654C"/>
    <w:rsid w:val="00F8678F"/>
    <w:rsid w:val="00F86F99"/>
    <w:rsid w:val="00F87C55"/>
    <w:rsid w:val="00F87D98"/>
    <w:rsid w:val="00F90FAB"/>
    <w:rsid w:val="00F92B6B"/>
    <w:rsid w:val="00F92FD4"/>
    <w:rsid w:val="00F9374D"/>
    <w:rsid w:val="00F938B5"/>
    <w:rsid w:val="00F946FE"/>
    <w:rsid w:val="00F94B74"/>
    <w:rsid w:val="00F960DF"/>
    <w:rsid w:val="00FA10A4"/>
    <w:rsid w:val="00FA1CA8"/>
    <w:rsid w:val="00FA1D97"/>
    <w:rsid w:val="00FA33A9"/>
    <w:rsid w:val="00FA3838"/>
    <w:rsid w:val="00FA71DD"/>
    <w:rsid w:val="00FB0CA1"/>
    <w:rsid w:val="00FB1963"/>
    <w:rsid w:val="00FB1FA9"/>
    <w:rsid w:val="00FB30E9"/>
    <w:rsid w:val="00FB46AA"/>
    <w:rsid w:val="00FB493F"/>
    <w:rsid w:val="00FB51D4"/>
    <w:rsid w:val="00FB5A11"/>
    <w:rsid w:val="00FB5E18"/>
    <w:rsid w:val="00FB5F23"/>
    <w:rsid w:val="00FB6722"/>
    <w:rsid w:val="00FB778A"/>
    <w:rsid w:val="00FB7934"/>
    <w:rsid w:val="00FB7AAF"/>
    <w:rsid w:val="00FC1AA9"/>
    <w:rsid w:val="00FC1D6A"/>
    <w:rsid w:val="00FC20FE"/>
    <w:rsid w:val="00FC29B9"/>
    <w:rsid w:val="00FC2D69"/>
    <w:rsid w:val="00FC37F6"/>
    <w:rsid w:val="00FC47F6"/>
    <w:rsid w:val="00FC556D"/>
    <w:rsid w:val="00FC62BA"/>
    <w:rsid w:val="00FC64B1"/>
    <w:rsid w:val="00FC6FD3"/>
    <w:rsid w:val="00FC7327"/>
    <w:rsid w:val="00FC74EC"/>
    <w:rsid w:val="00FC7A0C"/>
    <w:rsid w:val="00FC7B47"/>
    <w:rsid w:val="00FD11C9"/>
    <w:rsid w:val="00FD130D"/>
    <w:rsid w:val="00FD28BC"/>
    <w:rsid w:val="00FD3ADF"/>
    <w:rsid w:val="00FD3FA0"/>
    <w:rsid w:val="00FD4172"/>
    <w:rsid w:val="00FD73FB"/>
    <w:rsid w:val="00FE1607"/>
    <w:rsid w:val="00FE305C"/>
    <w:rsid w:val="00FE40C6"/>
    <w:rsid w:val="00FE503F"/>
    <w:rsid w:val="00FE5CB2"/>
    <w:rsid w:val="00FE6143"/>
    <w:rsid w:val="00FE6A67"/>
    <w:rsid w:val="00FE7236"/>
    <w:rsid w:val="00FF0301"/>
    <w:rsid w:val="00FF0F1F"/>
    <w:rsid w:val="00FF184F"/>
    <w:rsid w:val="00FF1A0A"/>
    <w:rsid w:val="00FF1ED8"/>
    <w:rsid w:val="00FF3125"/>
    <w:rsid w:val="00FF337B"/>
    <w:rsid w:val="00FF3C0E"/>
    <w:rsid w:val="00FF406A"/>
    <w:rsid w:val="00FF5740"/>
    <w:rsid w:val="00FF5768"/>
    <w:rsid w:val="00FF59AF"/>
    <w:rsid w:val="00FF5F5E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C0E44C"/>
  <w15:chartTrackingRefBased/>
  <w15:docId w15:val="{CC6A9CB6-B6CD-44A4-B268-A45891B8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57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列表段落 Char,¥¡¡¡¡ì¬º¥¹¥È¶ÎÂä Char,ÁÐ³ö¶ÎÂä Char,¥ê¥¹¥È¶ÎÂä Char,列表段落1 Char,—ño’i—Ž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BB6BC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4A29F7"/>
    <w:pPr>
      <w:tabs>
        <w:tab w:val="right" w:leader="dot" w:pos="9617"/>
      </w:tabs>
      <w:spacing w:after="100"/>
    </w:pPr>
    <w:rPr>
      <w:b/>
    </w:rPr>
  </w:style>
  <w:style w:type="paragraph" w:customStyle="1" w:styleId="NO">
    <w:name w:val="NO"/>
    <w:basedOn w:val="Normal"/>
    <w:rsid w:val="00993B4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9F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79FE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07FD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C2745B"/>
    <w:rPr>
      <w:b/>
    </w:rPr>
  </w:style>
  <w:style w:type="paragraph" w:customStyle="1" w:styleId="TAC">
    <w:name w:val="TAC"/>
    <w:basedOn w:val="Normal"/>
    <w:link w:val="TACChar"/>
    <w:qFormat/>
    <w:rsid w:val="00C274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2745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C2745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DA56DC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2BDF"/>
    <w:rPr>
      <w:color w:val="954F72" w:themeColor="followedHyperlink"/>
      <w:u w:val="single"/>
    </w:rPr>
  </w:style>
  <w:style w:type="character" w:customStyle="1" w:styleId="TALCar">
    <w:name w:val="TAL Car"/>
    <w:link w:val="TAL"/>
    <w:qFormat/>
    <w:locked/>
    <w:rsid w:val="006F020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rsid w:val="006F0204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locked/>
    <w:rsid w:val="006F020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6F020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ANChar">
    <w:name w:val="TAN Char"/>
    <w:link w:val="TAN"/>
    <w:qFormat/>
    <w:locked/>
    <w:rsid w:val="006F020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6F0204"/>
    <w:pPr>
      <w:ind w:left="851" w:hanging="851"/>
    </w:pPr>
  </w:style>
  <w:style w:type="character" w:customStyle="1" w:styleId="H6Char">
    <w:name w:val="H6 Char"/>
    <w:link w:val="H6"/>
    <w:locked/>
    <w:rsid w:val="006F0204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6F020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table" w:customStyle="1" w:styleId="Tabellengitternetz112">
    <w:name w:val="Tabellengitternetz112"/>
    <w:basedOn w:val="TableNormal"/>
    <w:qFormat/>
    <w:rsid w:val="00475A4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locked/>
    <w:rsid w:val="008B22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5AIRPNAIUNRU-1328258698-27194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https://nokia.sharepoint.com/sites/c5g/5gradio/_layouts/15/DocIdRedir.aspx?ID=5AIRPNAIUNRU-1328258698-27194</Url>
      <Description>5AIRPNAIUNRU-1328258698-27194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9D827C61-8ED8-40AD-A60C-10DE98919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Links>
    <vt:vector size="24" baseType="variant"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_Toc137633312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_Toc137633311</vt:lpwstr>
      </vt:variant>
      <vt:variant>
        <vt:i4>1048630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_Toc137633310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_Toc137633309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dc:description/>
  <cp:lastModifiedBy>Aditya Amah (Nokia)</cp:lastModifiedBy>
  <cp:revision>2</cp:revision>
  <dcterms:created xsi:type="dcterms:W3CDTF">2024-02-19T20:49:00Z</dcterms:created>
  <dcterms:modified xsi:type="dcterms:W3CDTF">2024-02-19T20:49:00Z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0e11c000-23ed-4ac5-bf60-125e357411ac</vt:lpwstr>
  </property>
  <property fmtid="{D5CDD505-2E9C-101B-9397-08002B2CF9AE}" pid="11" name="MediaServiceImageTags">
    <vt:lpwstr/>
  </property>
</Properties>
</file>